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15F" w:rsidRPr="006976A8" w:rsidRDefault="0076115F" w:rsidP="00914CC3">
      <w:pPr>
        <w:jc w:val="center"/>
        <w:rPr>
          <w:b/>
          <w:vertAlign w:val="superscript"/>
        </w:rPr>
      </w:pPr>
      <w:r w:rsidRPr="00F6348F">
        <w:rPr>
          <w:b/>
        </w:rPr>
        <w:t>Сведения</w:t>
      </w:r>
      <w:r>
        <w:rPr>
          <w:b/>
          <w:vertAlign w:val="superscript"/>
        </w:rPr>
        <w:t>*</w:t>
      </w:r>
    </w:p>
    <w:p w:rsidR="0076115F" w:rsidRPr="00F6348F" w:rsidRDefault="0076115F" w:rsidP="00914CC3">
      <w:pPr>
        <w:jc w:val="center"/>
        <w:rPr>
          <w:b/>
        </w:rPr>
      </w:pPr>
      <w:r w:rsidRPr="00F6348F">
        <w:rPr>
          <w:b/>
        </w:rPr>
        <w:t>о доходах, об имуществе и обязате</w:t>
      </w:r>
      <w:r>
        <w:rPr>
          <w:b/>
        </w:rPr>
        <w:t>льствах имущественного характера государственного гражданского служащего                         Департамента Росприроднадзора по Центральному федеральному округу и членов его семьи  д</w:t>
      </w:r>
      <w:r w:rsidRPr="00F6348F">
        <w:rPr>
          <w:b/>
        </w:rPr>
        <w:t>ля размещения на сайте</w:t>
      </w:r>
    </w:p>
    <w:p w:rsidR="0076115F" w:rsidRPr="00F6348F" w:rsidRDefault="0076115F" w:rsidP="00914CC3">
      <w:pPr>
        <w:jc w:val="center"/>
        <w:rPr>
          <w:b/>
        </w:rPr>
      </w:pPr>
      <w:r w:rsidRPr="00F6348F">
        <w:rPr>
          <w:b/>
        </w:rPr>
        <w:t>за период  с 1 января 201</w:t>
      </w:r>
      <w:r>
        <w:rPr>
          <w:b/>
        </w:rPr>
        <w:t>2</w:t>
      </w:r>
      <w:r w:rsidRPr="00F6348F">
        <w:rPr>
          <w:b/>
        </w:rPr>
        <w:t xml:space="preserve"> по 31 декабря 201</w:t>
      </w:r>
      <w:r>
        <w:rPr>
          <w:b/>
        </w:rPr>
        <w:t>2</w:t>
      </w:r>
    </w:p>
    <w:p w:rsidR="0076115F" w:rsidRPr="00FD484C" w:rsidRDefault="0076115F" w:rsidP="00482D4B">
      <w:pPr>
        <w:jc w:val="center"/>
      </w:pPr>
    </w:p>
    <w:tbl>
      <w:tblPr>
        <w:tblW w:w="1585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1620"/>
        <w:gridCol w:w="1260"/>
        <w:gridCol w:w="1980"/>
        <w:gridCol w:w="1192"/>
        <w:gridCol w:w="1508"/>
        <w:gridCol w:w="1980"/>
        <w:gridCol w:w="1092"/>
        <w:gridCol w:w="1440"/>
        <w:gridCol w:w="1620"/>
      </w:tblGrid>
      <w:tr w:rsidR="0076115F" w:rsidRPr="00E16046" w:rsidTr="00914CC3">
        <w:trPr>
          <w:trHeight w:val="681"/>
        </w:trPr>
        <w:tc>
          <w:tcPr>
            <w:tcW w:w="2160" w:type="dxa"/>
            <w:vMerge w:val="restart"/>
          </w:tcPr>
          <w:p w:rsidR="0076115F" w:rsidRPr="0018371A" w:rsidRDefault="0076115F" w:rsidP="0018371A">
            <w:pPr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Фамилия, имя, отчество гражданского служащего</w:t>
            </w:r>
          </w:p>
          <w:p w:rsidR="0076115F" w:rsidRPr="0018371A" w:rsidRDefault="0076115F" w:rsidP="001837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76115F" w:rsidRPr="0018371A" w:rsidRDefault="0076115F" w:rsidP="00ED39A3">
            <w:pPr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Должность</w:t>
            </w:r>
          </w:p>
          <w:p w:rsidR="0076115F" w:rsidRPr="0018371A" w:rsidRDefault="0076115F" w:rsidP="00ED39A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76115F" w:rsidRPr="0018371A" w:rsidRDefault="0076115F" w:rsidP="0018371A">
            <w:pPr>
              <w:ind w:left="-156" w:firstLine="48"/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Общая сумма</w:t>
            </w:r>
          </w:p>
          <w:p w:rsidR="0076115F" w:rsidRPr="0018371A" w:rsidRDefault="0076115F" w:rsidP="0018371A">
            <w:pPr>
              <w:ind w:left="-156"/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 xml:space="preserve">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8371A">
                <w:rPr>
                  <w:sz w:val="20"/>
                  <w:szCs w:val="20"/>
                </w:rPr>
                <w:t>2012 г</w:t>
              </w:r>
            </w:smartTag>
            <w:r w:rsidRPr="0018371A">
              <w:rPr>
                <w:sz w:val="20"/>
                <w:szCs w:val="20"/>
              </w:rPr>
              <w:t xml:space="preserve"> (рублей без копеек)</w:t>
            </w:r>
          </w:p>
        </w:tc>
        <w:tc>
          <w:tcPr>
            <w:tcW w:w="4680" w:type="dxa"/>
            <w:gridSpan w:val="3"/>
          </w:tcPr>
          <w:p w:rsidR="0076115F" w:rsidRPr="0018371A" w:rsidRDefault="0076115F" w:rsidP="0018371A">
            <w:pPr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12" w:type="dxa"/>
            <w:gridSpan w:val="3"/>
          </w:tcPr>
          <w:p w:rsidR="0076115F" w:rsidRPr="0018371A" w:rsidRDefault="0076115F" w:rsidP="0018371A">
            <w:pPr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20" w:type="dxa"/>
            <w:vMerge w:val="restart"/>
          </w:tcPr>
          <w:p w:rsidR="0076115F" w:rsidRPr="0018371A" w:rsidRDefault="0076115F" w:rsidP="00ED39A3">
            <w:pPr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Движимое имущество (транспортные средства – вид, марка)</w:t>
            </w:r>
          </w:p>
        </w:tc>
      </w:tr>
      <w:tr w:rsidR="0076115F" w:rsidRPr="00E16046" w:rsidTr="00914CC3">
        <w:trPr>
          <w:trHeight w:val="810"/>
        </w:trPr>
        <w:tc>
          <w:tcPr>
            <w:tcW w:w="2160" w:type="dxa"/>
            <w:vMerge/>
          </w:tcPr>
          <w:p w:rsidR="0076115F" w:rsidRPr="0018371A" w:rsidRDefault="0076115F" w:rsidP="001837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76115F" w:rsidRPr="0018371A" w:rsidRDefault="0076115F" w:rsidP="00ED39A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76115F" w:rsidRPr="0018371A" w:rsidRDefault="0076115F" w:rsidP="00ED39A3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76115F" w:rsidRPr="0018371A" w:rsidRDefault="0076115F" w:rsidP="0018371A">
            <w:pPr>
              <w:ind w:left="-156"/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92" w:type="dxa"/>
          </w:tcPr>
          <w:p w:rsidR="0076115F" w:rsidRPr="0018371A" w:rsidRDefault="0076115F" w:rsidP="0018371A">
            <w:pPr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08" w:type="dxa"/>
          </w:tcPr>
          <w:p w:rsidR="0076115F" w:rsidRPr="0018371A" w:rsidRDefault="0076115F" w:rsidP="0018371A">
            <w:pPr>
              <w:ind w:left="-156"/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</w:tcPr>
          <w:p w:rsidR="0076115F" w:rsidRPr="0018371A" w:rsidRDefault="0076115F" w:rsidP="0018371A">
            <w:pPr>
              <w:ind w:left="-156"/>
              <w:jc w:val="center"/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92" w:type="dxa"/>
          </w:tcPr>
          <w:p w:rsidR="0076115F" w:rsidRPr="0018371A" w:rsidRDefault="0076115F" w:rsidP="00ED39A3">
            <w:pPr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</w:tcPr>
          <w:p w:rsidR="0076115F" w:rsidRPr="0018371A" w:rsidRDefault="0076115F" w:rsidP="00ED39A3">
            <w:pPr>
              <w:rPr>
                <w:sz w:val="20"/>
                <w:szCs w:val="20"/>
              </w:rPr>
            </w:pPr>
            <w:r w:rsidRPr="0018371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20" w:type="dxa"/>
            <w:vMerge/>
          </w:tcPr>
          <w:p w:rsidR="0076115F" w:rsidRPr="0018371A" w:rsidRDefault="0076115F" w:rsidP="00ED39A3">
            <w:pPr>
              <w:rPr>
                <w:sz w:val="20"/>
                <w:szCs w:val="20"/>
              </w:rPr>
            </w:pPr>
          </w:p>
        </w:tc>
      </w:tr>
      <w:tr w:rsidR="0076115F" w:rsidRPr="00197BB2" w:rsidTr="00914CC3">
        <w:trPr>
          <w:trHeight w:val="1292"/>
        </w:trPr>
        <w:tc>
          <w:tcPr>
            <w:tcW w:w="2160" w:type="dxa"/>
          </w:tcPr>
          <w:p w:rsidR="0076115F" w:rsidRPr="00576338" w:rsidRDefault="0076115F" w:rsidP="0018371A">
            <w:pPr>
              <w:jc w:val="center"/>
            </w:pPr>
            <w:r>
              <w:t>Данилов Александр Владимирович</w:t>
            </w:r>
          </w:p>
        </w:tc>
        <w:tc>
          <w:tcPr>
            <w:tcW w:w="1620" w:type="dxa"/>
          </w:tcPr>
          <w:p w:rsidR="0076115F" w:rsidRPr="00197BB2" w:rsidRDefault="0076115F" w:rsidP="0018371A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260" w:type="dxa"/>
          </w:tcPr>
          <w:p w:rsidR="0076115F" w:rsidRPr="00197BB2" w:rsidRDefault="0076115F" w:rsidP="0018371A">
            <w:pPr>
              <w:jc w:val="center"/>
            </w:pPr>
            <w:r>
              <w:t>243480</w:t>
            </w:r>
          </w:p>
        </w:tc>
        <w:tc>
          <w:tcPr>
            <w:tcW w:w="1980" w:type="dxa"/>
          </w:tcPr>
          <w:p w:rsidR="0076115F" w:rsidRPr="00197BB2" w:rsidRDefault="0076115F" w:rsidP="00ED39A3">
            <w:r>
              <w:t>Не имеется</w:t>
            </w:r>
          </w:p>
        </w:tc>
        <w:tc>
          <w:tcPr>
            <w:tcW w:w="1192" w:type="dxa"/>
          </w:tcPr>
          <w:p w:rsidR="0076115F" w:rsidRPr="00197BB2" w:rsidRDefault="0076115F" w:rsidP="0018371A">
            <w:pPr>
              <w:jc w:val="center"/>
            </w:pPr>
          </w:p>
        </w:tc>
        <w:tc>
          <w:tcPr>
            <w:tcW w:w="1508" w:type="dxa"/>
          </w:tcPr>
          <w:p w:rsidR="0076115F" w:rsidRPr="00A10F8F" w:rsidRDefault="0076115F" w:rsidP="0018371A">
            <w:pPr>
              <w:ind w:left="-5" w:firstLine="5"/>
              <w:jc w:val="center"/>
            </w:pPr>
          </w:p>
        </w:tc>
        <w:tc>
          <w:tcPr>
            <w:tcW w:w="1980" w:type="dxa"/>
          </w:tcPr>
          <w:p w:rsidR="0076115F" w:rsidRDefault="0076115F" w:rsidP="00ED39A3">
            <w:r>
              <w:t>квартира</w:t>
            </w:r>
          </w:p>
          <w:p w:rsidR="0076115F" w:rsidRPr="00197BB2" w:rsidRDefault="0076115F" w:rsidP="00ED39A3">
            <w:r>
              <w:t>(безвозмездное пользование)</w:t>
            </w:r>
          </w:p>
        </w:tc>
        <w:tc>
          <w:tcPr>
            <w:tcW w:w="1092" w:type="dxa"/>
          </w:tcPr>
          <w:p w:rsidR="0076115F" w:rsidRPr="00197BB2" w:rsidRDefault="0076115F" w:rsidP="0018371A">
            <w:pPr>
              <w:jc w:val="center"/>
            </w:pPr>
            <w:r>
              <w:t>88,5</w:t>
            </w:r>
          </w:p>
        </w:tc>
        <w:tc>
          <w:tcPr>
            <w:tcW w:w="1440" w:type="dxa"/>
          </w:tcPr>
          <w:p w:rsidR="0076115F" w:rsidRPr="00A10F8F" w:rsidRDefault="0076115F" w:rsidP="0018371A">
            <w:pPr>
              <w:ind w:left="-5" w:firstLine="5"/>
              <w:jc w:val="center"/>
            </w:pPr>
            <w:r>
              <w:t>Россия</w:t>
            </w:r>
          </w:p>
        </w:tc>
        <w:tc>
          <w:tcPr>
            <w:tcW w:w="1620" w:type="dxa"/>
          </w:tcPr>
          <w:p w:rsidR="0076115F" w:rsidRPr="0018371A" w:rsidRDefault="0076115F" w:rsidP="00ED39A3">
            <w:pPr>
              <w:rPr>
                <w:lang w:val="en-US"/>
              </w:rPr>
            </w:pPr>
            <w:r>
              <w:t>Легковой автомобиль ВАЗ 2172</w:t>
            </w:r>
          </w:p>
        </w:tc>
      </w:tr>
    </w:tbl>
    <w:p w:rsidR="0076115F" w:rsidRPr="00057547" w:rsidRDefault="0076115F" w:rsidP="00482D4B">
      <w:pPr>
        <w:spacing w:before="360" w:after="600"/>
        <w:jc w:val="center"/>
      </w:pPr>
    </w:p>
    <w:sectPr w:rsidR="0076115F" w:rsidRPr="00057547" w:rsidSect="006976A8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D4B"/>
    <w:rsid w:val="000001CB"/>
    <w:rsid w:val="0000050C"/>
    <w:rsid w:val="0000204A"/>
    <w:rsid w:val="000027EA"/>
    <w:rsid w:val="00002C98"/>
    <w:rsid w:val="00002D7F"/>
    <w:rsid w:val="0000374A"/>
    <w:rsid w:val="00003F47"/>
    <w:rsid w:val="000047CA"/>
    <w:rsid w:val="00004A6C"/>
    <w:rsid w:val="000051EB"/>
    <w:rsid w:val="00005568"/>
    <w:rsid w:val="00005D52"/>
    <w:rsid w:val="00005F4B"/>
    <w:rsid w:val="00007019"/>
    <w:rsid w:val="000071E6"/>
    <w:rsid w:val="00007D11"/>
    <w:rsid w:val="00010098"/>
    <w:rsid w:val="000102FB"/>
    <w:rsid w:val="000114BB"/>
    <w:rsid w:val="0001172C"/>
    <w:rsid w:val="00015CC3"/>
    <w:rsid w:val="0001602A"/>
    <w:rsid w:val="00016079"/>
    <w:rsid w:val="0001676E"/>
    <w:rsid w:val="00016D72"/>
    <w:rsid w:val="0001764E"/>
    <w:rsid w:val="00017B06"/>
    <w:rsid w:val="000208BD"/>
    <w:rsid w:val="00021AD5"/>
    <w:rsid w:val="000236AF"/>
    <w:rsid w:val="00023B23"/>
    <w:rsid w:val="00024B3A"/>
    <w:rsid w:val="00025D3B"/>
    <w:rsid w:val="0002636D"/>
    <w:rsid w:val="0002665B"/>
    <w:rsid w:val="000270F3"/>
    <w:rsid w:val="0002756A"/>
    <w:rsid w:val="00027F8B"/>
    <w:rsid w:val="00030969"/>
    <w:rsid w:val="00032337"/>
    <w:rsid w:val="000323D4"/>
    <w:rsid w:val="00032491"/>
    <w:rsid w:val="000341DA"/>
    <w:rsid w:val="00034C9F"/>
    <w:rsid w:val="000354E0"/>
    <w:rsid w:val="000366CB"/>
    <w:rsid w:val="00040254"/>
    <w:rsid w:val="000405F3"/>
    <w:rsid w:val="00040E53"/>
    <w:rsid w:val="00040F05"/>
    <w:rsid w:val="00041052"/>
    <w:rsid w:val="00041083"/>
    <w:rsid w:val="00041AA9"/>
    <w:rsid w:val="00042397"/>
    <w:rsid w:val="00042475"/>
    <w:rsid w:val="00043F5B"/>
    <w:rsid w:val="00044353"/>
    <w:rsid w:val="000445CE"/>
    <w:rsid w:val="000445D1"/>
    <w:rsid w:val="00044C76"/>
    <w:rsid w:val="00044CD3"/>
    <w:rsid w:val="00044FD6"/>
    <w:rsid w:val="00044FDA"/>
    <w:rsid w:val="0004508A"/>
    <w:rsid w:val="000450B6"/>
    <w:rsid w:val="000460EE"/>
    <w:rsid w:val="00050039"/>
    <w:rsid w:val="000506AD"/>
    <w:rsid w:val="000518DD"/>
    <w:rsid w:val="00051A87"/>
    <w:rsid w:val="000527F6"/>
    <w:rsid w:val="00054323"/>
    <w:rsid w:val="00055AD1"/>
    <w:rsid w:val="00055AE2"/>
    <w:rsid w:val="00055E57"/>
    <w:rsid w:val="00055F3F"/>
    <w:rsid w:val="00057547"/>
    <w:rsid w:val="000575A5"/>
    <w:rsid w:val="00060026"/>
    <w:rsid w:val="00060F5E"/>
    <w:rsid w:val="000612EE"/>
    <w:rsid w:val="00061578"/>
    <w:rsid w:val="00062570"/>
    <w:rsid w:val="0006279D"/>
    <w:rsid w:val="00062ECE"/>
    <w:rsid w:val="000631F3"/>
    <w:rsid w:val="0006320A"/>
    <w:rsid w:val="00063EB6"/>
    <w:rsid w:val="00064863"/>
    <w:rsid w:val="00064B7B"/>
    <w:rsid w:val="00066498"/>
    <w:rsid w:val="00066DB4"/>
    <w:rsid w:val="00066FB6"/>
    <w:rsid w:val="000670EC"/>
    <w:rsid w:val="0007099E"/>
    <w:rsid w:val="000718F9"/>
    <w:rsid w:val="000728BE"/>
    <w:rsid w:val="00072ECF"/>
    <w:rsid w:val="00072F83"/>
    <w:rsid w:val="00073B97"/>
    <w:rsid w:val="00074AC3"/>
    <w:rsid w:val="00074D1C"/>
    <w:rsid w:val="00075AE4"/>
    <w:rsid w:val="0007619D"/>
    <w:rsid w:val="0007621B"/>
    <w:rsid w:val="00076CE8"/>
    <w:rsid w:val="0007756D"/>
    <w:rsid w:val="0007785C"/>
    <w:rsid w:val="00077DD1"/>
    <w:rsid w:val="0008043C"/>
    <w:rsid w:val="0008195B"/>
    <w:rsid w:val="00082250"/>
    <w:rsid w:val="00082E12"/>
    <w:rsid w:val="000838F3"/>
    <w:rsid w:val="00084CF9"/>
    <w:rsid w:val="00085960"/>
    <w:rsid w:val="000859D9"/>
    <w:rsid w:val="00087305"/>
    <w:rsid w:val="00087B74"/>
    <w:rsid w:val="0009034A"/>
    <w:rsid w:val="00090E6B"/>
    <w:rsid w:val="00090FB6"/>
    <w:rsid w:val="000915FF"/>
    <w:rsid w:val="0009226C"/>
    <w:rsid w:val="00096B6A"/>
    <w:rsid w:val="000972B1"/>
    <w:rsid w:val="000977A6"/>
    <w:rsid w:val="00097FB1"/>
    <w:rsid w:val="000A03ED"/>
    <w:rsid w:val="000A07CE"/>
    <w:rsid w:val="000A2015"/>
    <w:rsid w:val="000A35BD"/>
    <w:rsid w:val="000A4439"/>
    <w:rsid w:val="000A4A44"/>
    <w:rsid w:val="000A517E"/>
    <w:rsid w:val="000A5D2E"/>
    <w:rsid w:val="000A5DB3"/>
    <w:rsid w:val="000A5FA9"/>
    <w:rsid w:val="000A61EC"/>
    <w:rsid w:val="000A674B"/>
    <w:rsid w:val="000A6F0D"/>
    <w:rsid w:val="000A7720"/>
    <w:rsid w:val="000A7FD8"/>
    <w:rsid w:val="000B033B"/>
    <w:rsid w:val="000B0A73"/>
    <w:rsid w:val="000B0CDD"/>
    <w:rsid w:val="000B1980"/>
    <w:rsid w:val="000B27C5"/>
    <w:rsid w:val="000B3625"/>
    <w:rsid w:val="000B3B4A"/>
    <w:rsid w:val="000B4E9D"/>
    <w:rsid w:val="000B5785"/>
    <w:rsid w:val="000B69F4"/>
    <w:rsid w:val="000B6BE7"/>
    <w:rsid w:val="000B6E4A"/>
    <w:rsid w:val="000B7263"/>
    <w:rsid w:val="000B770A"/>
    <w:rsid w:val="000C0864"/>
    <w:rsid w:val="000C0891"/>
    <w:rsid w:val="000C0965"/>
    <w:rsid w:val="000C09D0"/>
    <w:rsid w:val="000C0D4D"/>
    <w:rsid w:val="000C1325"/>
    <w:rsid w:val="000C1E0E"/>
    <w:rsid w:val="000C20A4"/>
    <w:rsid w:val="000C3D76"/>
    <w:rsid w:val="000C4034"/>
    <w:rsid w:val="000C4435"/>
    <w:rsid w:val="000C4736"/>
    <w:rsid w:val="000C4AD9"/>
    <w:rsid w:val="000C4B79"/>
    <w:rsid w:val="000D0218"/>
    <w:rsid w:val="000D03D4"/>
    <w:rsid w:val="000D04DD"/>
    <w:rsid w:val="000D0A82"/>
    <w:rsid w:val="000D1D13"/>
    <w:rsid w:val="000D2571"/>
    <w:rsid w:val="000D4630"/>
    <w:rsid w:val="000D495D"/>
    <w:rsid w:val="000D4C48"/>
    <w:rsid w:val="000D5075"/>
    <w:rsid w:val="000D538C"/>
    <w:rsid w:val="000D64F2"/>
    <w:rsid w:val="000D6945"/>
    <w:rsid w:val="000D7263"/>
    <w:rsid w:val="000E16AD"/>
    <w:rsid w:val="000E1827"/>
    <w:rsid w:val="000E23CC"/>
    <w:rsid w:val="000E2F33"/>
    <w:rsid w:val="000E3032"/>
    <w:rsid w:val="000E3DCE"/>
    <w:rsid w:val="000E458A"/>
    <w:rsid w:val="000E4F9A"/>
    <w:rsid w:val="000E6930"/>
    <w:rsid w:val="000E7E46"/>
    <w:rsid w:val="000F2033"/>
    <w:rsid w:val="000F379D"/>
    <w:rsid w:val="000F60D9"/>
    <w:rsid w:val="000F645F"/>
    <w:rsid w:val="000F737B"/>
    <w:rsid w:val="000F7D0C"/>
    <w:rsid w:val="001017DA"/>
    <w:rsid w:val="00102ABF"/>
    <w:rsid w:val="001034BF"/>
    <w:rsid w:val="0010415B"/>
    <w:rsid w:val="0010472E"/>
    <w:rsid w:val="00105F99"/>
    <w:rsid w:val="0010607A"/>
    <w:rsid w:val="00106692"/>
    <w:rsid w:val="00106C73"/>
    <w:rsid w:val="00106E4D"/>
    <w:rsid w:val="00107423"/>
    <w:rsid w:val="0010769B"/>
    <w:rsid w:val="00111584"/>
    <w:rsid w:val="00113944"/>
    <w:rsid w:val="00115D5F"/>
    <w:rsid w:val="0012133D"/>
    <w:rsid w:val="00121623"/>
    <w:rsid w:val="0012173A"/>
    <w:rsid w:val="00122795"/>
    <w:rsid w:val="00123C7F"/>
    <w:rsid w:val="00124453"/>
    <w:rsid w:val="00124701"/>
    <w:rsid w:val="00124B51"/>
    <w:rsid w:val="00124CC8"/>
    <w:rsid w:val="001257CF"/>
    <w:rsid w:val="00125D68"/>
    <w:rsid w:val="001262CD"/>
    <w:rsid w:val="0012638C"/>
    <w:rsid w:val="001272AF"/>
    <w:rsid w:val="00131111"/>
    <w:rsid w:val="001312A3"/>
    <w:rsid w:val="0013179E"/>
    <w:rsid w:val="001335DB"/>
    <w:rsid w:val="001339D4"/>
    <w:rsid w:val="00136A01"/>
    <w:rsid w:val="00136C1E"/>
    <w:rsid w:val="00137C20"/>
    <w:rsid w:val="00140347"/>
    <w:rsid w:val="0014089B"/>
    <w:rsid w:val="001409FB"/>
    <w:rsid w:val="00142AF3"/>
    <w:rsid w:val="00142BDF"/>
    <w:rsid w:val="00142CBB"/>
    <w:rsid w:val="001432DD"/>
    <w:rsid w:val="001468DD"/>
    <w:rsid w:val="00147559"/>
    <w:rsid w:val="00147AA5"/>
    <w:rsid w:val="00147F24"/>
    <w:rsid w:val="001512CE"/>
    <w:rsid w:val="0015132D"/>
    <w:rsid w:val="00151682"/>
    <w:rsid w:val="001517B3"/>
    <w:rsid w:val="00153515"/>
    <w:rsid w:val="001541AA"/>
    <w:rsid w:val="00155264"/>
    <w:rsid w:val="00156864"/>
    <w:rsid w:val="00156AD6"/>
    <w:rsid w:val="00156FA3"/>
    <w:rsid w:val="001602EB"/>
    <w:rsid w:val="00161170"/>
    <w:rsid w:val="00161B0D"/>
    <w:rsid w:val="001621A5"/>
    <w:rsid w:val="0016237A"/>
    <w:rsid w:val="001633FB"/>
    <w:rsid w:val="001641BD"/>
    <w:rsid w:val="00164BBC"/>
    <w:rsid w:val="001655C0"/>
    <w:rsid w:val="001657FB"/>
    <w:rsid w:val="00166A5F"/>
    <w:rsid w:val="00170828"/>
    <w:rsid w:val="00171703"/>
    <w:rsid w:val="00172E28"/>
    <w:rsid w:val="001737AA"/>
    <w:rsid w:val="00173F6E"/>
    <w:rsid w:val="00175537"/>
    <w:rsid w:val="00175866"/>
    <w:rsid w:val="00176715"/>
    <w:rsid w:val="00176812"/>
    <w:rsid w:val="00176AC6"/>
    <w:rsid w:val="00177749"/>
    <w:rsid w:val="00177BC5"/>
    <w:rsid w:val="00180C1F"/>
    <w:rsid w:val="001812E4"/>
    <w:rsid w:val="001816B3"/>
    <w:rsid w:val="0018178F"/>
    <w:rsid w:val="00181EFA"/>
    <w:rsid w:val="00181F2F"/>
    <w:rsid w:val="001826EF"/>
    <w:rsid w:val="00182EAA"/>
    <w:rsid w:val="00183378"/>
    <w:rsid w:val="0018371A"/>
    <w:rsid w:val="00183AA4"/>
    <w:rsid w:val="00184063"/>
    <w:rsid w:val="00185FE3"/>
    <w:rsid w:val="00187EE9"/>
    <w:rsid w:val="001900AC"/>
    <w:rsid w:val="0019130B"/>
    <w:rsid w:val="00192444"/>
    <w:rsid w:val="001935B7"/>
    <w:rsid w:val="001936D3"/>
    <w:rsid w:val="00193804"/>
    <w:rsid w:val="00194AD7"/>
    <w:rsid w:val="00194DB4"/>
    <w:rsid w:val="00194EC9"/>
    <w:rsid w:val="001961D2"/>
    <w:rsid w:val="00196789"/>
    <w:rsid w:val="001969A7"/>
    <w:rsid w:val="00197213"/>
    <w:rsid w:val="00197ABD"/>
    <w:rsid w:val="00197BB2"/>
    <w:rsid w:val="00197F00"/>
    <w:rsid w:val="001A0217"/>
    <w:rsid w:val="001A0545"/>
    <w:rsid w:val="001A0813"/>
    <w:rsid w:val="001A1EFB"/>
    <w:rsid w:val="001A21D2"/>
    <w:rsid w:val="001A3202"/>
    <w:rsid w:val="001A3323"/>
    <w:rsid w:val="001A33DF"/>
    <w:rsid w:val="001A3AAB"/>
    <w:rsid w:val="001A4321"/>
    <w:rsid w:val="001A4903"/>
    <w:rsid w:val="001A4B0F"/>
    <w:rsid w:val="001A567C"/>
    <w:rsid w:val="001A574E"/>
    <w:rsid w:val="001A58D5"/>
    <w:rsid w:val="001A5D4F"/>
    <w:rsid w:val="001A6312"/>
    <w:rsid w:val="001A6A6A"/>
    <w:rsid w:val="001A7624"/>
    <w:rsid w:val="001A7716"/>
    <w:rsid w:val="001B1E09"/>
    <w:rsid w:val="001B3327"/>
    <w:rsid w:val="001B43F3"/>
    <w:rsid w:val="001B53FF"/>
    <w:rsid w:val="001B6102"/>
    <w:rsid w:val="001B615F"/>
    <w:rsid w:val="001B6192"/>
    <w:rsid w:val="001B7C67"/>
    <w:rsid w:val="001B7D9E"/>
    <w:rsid w:val="001C02B3"/>
    <w:rsid w:val="001C07E1"/>
    <w:rsid w:val="001C11FD"/>
    <w:rsid w:val="001C13B0"/>
    <w:rsid w:val="001C1541"/>
    <w:rsid w:val="001C254D"/>
    <w:rsid w:val="001C336B"/>
    <w:rsid w:val="001C336C"/>
    <w:rsid w:val="001C380B"/>
    <w:rsid w:val="001C38CD"/>
    <w:rsid w:val="001C3DFA"/>
    <w:rsid w:val="001C44C7"/>
    <w:rsid w:val="001C4792"/>
    <w:rsid w:val="001C4795"/>
    <w:rsid w:val="001C566D"/>
    <w:rsid w:val="001C57DE"/>
    <w:rsid w:val="001C5D12"/>
    <w:rsid w:val="001C5DFB"/>
    <w:rsid w:val="001C7611"/>
    <w:rsid w:val="001D0A93"/>
    <w:rsid w:val="001D1B33"/>
    <w:rsid w:val="001D1CCF"/>
    <w:rsid w:val="001D1F20"/>
    <w:rsid w:val="001D3100"/>
    <w:rsid w:val="001D35C1"/>
    <w:rsid w:val="001D401C"/>
    <w:rsid w:val="001D53FC"/>
    <w:rsid w:val="001D590E"/>
    <w:rsid w:val="001D6F61"/>
    <w:rsid w:val="001D7C99"/>
    <w:rsid w:val="001D7DAA"/>
    <w:rsid w:val="001E181C"/>
    <w:rsid w:val="001E195D"/>
    <w:rsid w:val="001E35F8"/>
    <w:rsid w:val="001E35FE"/>
    <w:rsid w:val="001E3665"/>
    <w:rsid w:val="001E3728"/>
    <w:rsid w:val="001E37B3"/>
    <w:rsid w:val="001E4C0A"/>
    <w:rsid w:val="001E5783"/>
    <w:rsid w:val="001E588B"/>
    <w:rsid w:val="001E6846"/>
    <w:rsid w:val="001E6F6B"/>
    <w:rsid w:val="001E77E0"/>
    <w:rsid w:val="001E78BD"/>
    <w:rsid w:val="001F0079"/>
    <w:rsid w:val="001F0592"/>
    <w:rsid w:val="001F0EF7"/>
    <w:rsid w:val="001F1953"/>
    <w:rsid w:val="001F3BEE"/>
    <w:rsid w:val="001F3C4C"/>
    <w:rsid w:val="001F4121"/>
    <w:rsid w:val="001F4D12"/>
    <w:rsid w:val="001F5ECE"/>
    <w:rsid w:val="001F6480"/>
    <w:rsid w:val="001F659A"/>
    <w:rsid w:val="001F7C9A"/>
    <w:rsid w:val="002013C6"/>
    <w:rsid w:val="00201D4F"/>
    <w:rsid w:val="00204974"/>
    <w:rsid w:val="00205463"/>
    <w:rsid w:val="00205E69"/>
    <w:rsid w:val="00206AC8"/>
    <w:rsid w:val="00206DE1"/>
    <w:rsid w:val="00207336"/>
    <w:rsid w:val="0020747C"/>
    <w:rsid w:val="002103F5"/>
    <w:rsid w:val="00211BFA"/>
    <w:rsid w:val="00212909"/>
    <w:rsid w:val="002135E1"/>
    <w:rsid w:val="00213D4F"/>
    <w:rsid w:val="00214632"/>
    <w:rsid w:val="00214702"/>
    <w:rsid w:val="00216F71"/>
    <w:rsid w:val="00217438"/>
    <w:rsid w:val="002174C8"/>
    <w:rsid w:val="00220526"/>
    <w:rsid w:val="00220B3D"/>
    <w:rsid w:val="002214B7"/>
    <w:rsid w:val="00221612"/>
    <w:rsid w:val="00221C7E"/>
    <w:rsid w:val="00222046"/>
    <w:rsid w:val="00222259"/>
    <w:rsid w:val="00223E96"/>
    <w:rsid w:val="00223ED8"/>
    <w:rsid w:val="0022566C"/>
    <w:rsid w:val="0022572A"/>
    <w:rsid w:val="00226003"/>
    <w:rsid w:val="00226349"/>
    <w:rsid w:val="00226F90"/>
    <w:rsid w:val="0022713C"/>
    <w:rsid w:val="002276F6"/>
    <w:rsid w:val="002276FE"/>
    <w:rsid w:val="00230858"/>
    <w:rsid w:val="00230F1E"/>
    <w:rsid w:val="00231E43"/>
    <w:rsid w:val="002324FE"/>
    <w:rsid w:val="00232983"/>
    <w:rsid w:val="00232DB8"/>
    <w:rsid w:val="0023321E"/>
    <w:rsid w:val="002337FE"/>
    <w:rsid w:val="00234C2A"/>
    <w:rsid w:val="00234E05"/>
    <w:rsid w:val="00236144"/>
    <w:rsid w:val="00236906"/>
    <w:rsid w:val="00237C29"/>
    <w:rsid w:val="00240FEE"/>
    <w:rsid w:val="002418AB"/>
    <w:rsid w:val="00241D67"/>
    <w:rsid w:val="00241ED0"/>
    <w:rsid w:val="0024223A"/>
    <w:rsid w:val="0024316B"/>
    <w:rsid w:val="00243F6F"/>
    <w:rsid w:val="00245078"/>
    <w:rsid w:val="00245099"/>
    <w:rsid w:val="002450AC"/>
    <w:rsid w:val="00245F73"/>
    <w:rsid w:val="00247E78"/>
    <w:rsid w:val="002512A1"/>
    <w:rsid w:val="002558EE"/>
    <w:rsid w:val="00255EE6"/>
    <w:rsid w:val="002564DB"/>
    <w:rsid w:val="002568AF"/>
    <w:rsid w:val="00256FB4"/>
    <w:rsid w:val="00257073"/>
    <w:rsid w:val="00260E5D"/>
    <w:rsid w:val="00260FBE"/>
    <w:rsid w:val="0026205D"/>
    <w:rsid w:val="00262FE0"/>
    <w:rsid w:val="00263787"/>
    <w:rsid w:val="00264923"/>
    <w:rsid w:val="00264A5D"/>
    <w:rsid w:val="00265170"/>
    <w:rsid w:val="002657D7"/>
    <w:rsid w:val="0026602D"/>
    <w:rsid w:val="002667A5"/>
    <w:rsid w:val="00267449"/>
    <w:rsid w:val="002675E0"/>
    <w:rsid w:val="00270415"/>
    <w:rsid w:val="00270FA3"/>
    <w:rsid w:val="00271362"/>
    <w:rsid w:val="00271C17"/>
    <w:rsid w:val="00271D00"/>
    <w:rsid w:val="00271E80"/>
    <w:rsid w:val="00272554"/>
    <w:rsid w:val="0027322A"/>
    <w:rsid w:val="0027339A"/>
    <w:rsid w:val="002738D4"/>
    <w:rsid w:val="00273958"/>
    <w:rsid w:val="002739BA"/>
    <w:rsid w:val="00274BB8"/>
    <w:rsid w:val="00280421"/>
    <w:rsid w:val="002805B3"/>
    <w:rsid w:val="00282CAD"/>
    <w:rsid w:val="00282D0A"/>
    <w:rsid w:val="00283888"/>
    <w:rsid w:val="002838F5"/>
    <w:rsid w:val="0028485A"/>
    <w:rsid w:val="00284A07"/>
    <w:rsid w:val="002850DB"/>
    <w:rsid w:val="00287506"/>
    <w:rsid w:val="00290DBF"/>
    <w:rsid w:val="00290FBD"/>
    <w:rsid w:val="0029129A"/>
    <w:rsid w:val="0029151E"/>
    <w:rsid w:val="00291D11"/>
    <w:rsid w:val="00292F70"/>
    <w:rsid w:val="0029301F"/>
    <w:rsid w:val="00293F16"/>
    <w:rsid w:val="00294077"/>
    <w:rsid w:val="00294598"/>
    <w:rsid w:val="002956FB"/>
    <w:rsid w:val="00296A3B"/>
    <w:rsid w:val="0029730F"/>
    <w:rsid w:val="00297F8C"/>
    <w:rsid w:val="002A0349"/>
    <w:rsid w:val="002A1704"/>
    <w:rsid w:val="002A1957"/>
    <w:rsid w:val="002A302F"/>
    <w:rsid w:val="002A3268"/>
    <w:rsid w:val="002A37D0"/>
    <w:rsid w:val="002A45F4"/>
    <w:rsid w:val="002A5553"/>
    <w:rsid w:val="002A61A5"/>
    <w:rsid w:val="002A6C2B"/>
    <w:rsid w:val="002B3553"/>
    <w:rsid w:val="002B3F44"/>
    <w:rsid w:val="002B408C"/>
    <w:rsid w:val="002B4832"/>
    <w:rsid w:val="002B5055"/>
    <w:rsid w:val="002B55E7"/>
    <w:rsid w:val="002B5882"/>
    <w:rsid w:val="002B6190"/>
    <w:rsid w:val="002B63CC"/>
    <w:rsid w:val="002B682E"/>
    <w:rsid w:val="002B6F19"/>
    <w:rsid w:val="002B7279"/>
    <w:rsid w:val="002B7C2D"/>
    <w:rsid w:val="002C0424"/>
    <w:rsid w:val="002C05D6"/>
    <w:rsid w:val="002C0ADB"/>
    <w:rsid w:val="002C0F1F"/>
    <w:rsid w:val="002C1C0C"/>
    <w:rsid w:val="002C1D2F"/>
    <w:rsid w:val="002C1E54"/>
    <w:rsid w:val="002C1FB5"/>
    <w:rsid w:val="002C2009"/>
    <w:rsid w:val="002C38B0"/>
    <w:rsid w:val="002C3F99"/>
    <w:rsid w:val="002C40C9"/>
    <w:rsid w:val="002C416C"/>
    <w:rsid w:val="002C50FE"/>
    <w:rsid w:val="002C555C"/>
    <w:rsid w:val="002C63E6"/>
    <w:rsid w:val="002C6C13"/>
    <w:rsid w:val="002C6DFC"/>
    <w:rsid w:val="002C6ED1"/>
    <w:rsid w:val="002C7F0D"/>
    <w:rsid w:val="002D017D"/>
    <w:rsid w:val="002D124E"/>
    <w:rsid w:val="002D38A5"/>
    <w:rsid w:val="002D3D9F"/>
    <w:rsid w:val="002D3EA0"/>
    <w:rsid w:val="002D49C6"/>
    <w:rsid w:val="002D5514"/>
    <w:rsid w:val="002D62F8"/>
    <w:rsid w:val="002D651A"/>
    <w:rsid w:val="002D6941"/>
    <w:rsid w:val="002D6F57"/>
    <w:rsid w:val="002D7D58"/>
    <w:rsid w:val="002E016F"/>
    <w:rsid w:val="002E05C7"/>
    <w:rsid w:val="002E06D5"/>
    <w:rsid w:val="002E074A"/>
    <w:rsid w:val="002E238F"/>
    <w:rsid w:val="002E375F"/>
    <w:rsid w:val="002E3F1E"/>
    <w:rsid w:val="002E3FEF"/>
    <w:rsid w:val="002E4035"/>
    <w:rsid w:val="002E4B36"/>
    <w:rsid w:val="002E4DAC"/>
    <w:rsid w:val="002E736E"/>
    <w:rsid w:val="002F0078"/>
    <w:rsid w:val="002F0759"/>
    <w:rsid w:val="002F07B6"/>
    <w:rsid w:val="002F0CB6"/>
    <w:rsid w:val="002F0DC3"/>
    <w:rsid w:val="002F0FD5"/>
    <w:rsid w:val="002F10EE"/>
    <w:rsid w:val="002F1E08"/>
    <w:rsid w:val="002F1E50"/>
    <w:rsid w:val="002F2076"/>
    <w:rsid w:val="002F2279"/>
    <w:rsid w:val="002F2900"/>
    <w:rsid w:val="002F2D68"/>
    <w:rsid w:val="002F2F8D"/>
    <w:rsid w:val="002F30E7"/>
    <w:rsid w:val="002F36B7"/>
    <w:rsid w:val="002F39CB"/>
    <w:rsid w:val="002F4106"/>
    <w:rsid w:val="002F4652"/>
    <w:rsid w:val="002F4823"/>
    <w:rsid w:val="002F544E"/>
    <w:rsid w:val="002F7C0C"/>
    <w:rsid w:val="00300246"/>
    <w:rsid w:val="00300F00"/>
    <w:rsid w:val="0030183E"/>
    <w:rsid w:val="00301E77"/>
    <w:rsid w:val="003023C4"/>
    <w:rsid w:val="0030328B"/>
    <w:rsid w:val="003034C0"/>
    <w:rsid w:val="00304B27"/>
    <w:rsid w:val="003054F6"/>
    <w:rsid w:val="00306ADA"/>
    <w:rsid w:val="00306BB8"/>
    <w:rsid w:val="003073D2"/>
    <w:rsid w:val="003103D4"/>
    <w:rsid w:val="0031044A"/>
    <w:rsid w:val="003106C3"/>
    <w:rsid w:val="003111C5"/>
    <w:rsid w:val="00312357"/>
    <w:rsid w:val="003125F9"/>
    <w:rsid w:val="003129BF"/>
    <w:rsid w:val="00312BBF"/>
    <w:rsid w:val="003138B5"/>
    <w:rsid w:val="00314152"/>
    <w:rsid w:val="00314170"/>
    <w:rsid w:val="00314BC5"/>
    <w:rsid w:val="00314F5A"/>
    <w:rsid w:val="00315115"/>
    <w:rsid w:val="00315AA7"/>
    <w:rsid w:val="00315BF1"/>
    <w:rsid w:val="00316AF7"/>
    <w:rsid w:val="00321493"/>
    <w:rsid w:val="003214E3"/>
    <w:rsid w:val="00321A6A"/>
    <w:rsid w:val="00322297"/>
    <w:rsid w:val="003227A1"/>
    <w:rsid w:val="00324DCE"/>
    <w:rsid w:val="00324F4C"/>
    <w:rsid w:val="00324FD2"/>
    <w:rsid w:val="0032531E"/>
    <w:rsid w:val="00325D52"/>
    <w:rsid w:val="003270D7"/>
    <w:rsid w:val="0033011F"/>
    <w:rsid w:val="0033054F"/>
    <w:rsid w:val="0033160E"/>
    <w:rsid w:val="00331B2C"/>
    <w:rsid w:val="00332152"/>
    <w:rsid w:val="00332384"/>
    <w:rsid w:val="00332548"/>
    <w:rsid w:val="00332C60"/>
    <w:rsid w:val="00332E13"/>
    <w:rsid w:val="003336F2"/>
    <w:rsid w:val="003338F3"/>
    <w:rsid w:val="00333924"/>
    <w:rsid w:val="003347A3"/>
    <w:rsid w:val="0033483F"/>
    <w:rsid w:val="00334BC9"/>
    <w:rsid w:val="003358B2"/>
    <w:rsid w:val="00335DC0"/>
    <w:rsid w:val="00337875"/>
    <w:rsid w:val="00340985"/>
    <w:rsid w:val="0034158C"/>
    <w:rsid w:val="003420B2"/>
    <w:rsid w:val="003422C5"/>
    <w:rsid w:val="00342613"/>
    <w:rsid w:val="00343A42"/>
    <w:rsid w:val="00343B4D"/>
    <w:rsid w:val="00344528"/>
    <w:rsid w:val="00344AE0"/>
    <w:rsid w:val="00345896"/>
    <w:rsid w:val="0034596B"/>
    <w:rsid w:val="00346A55"/>
    <w:rsid w:val="00347B68"/>
    <w:rsid w:val="003523EE"/>
    <w:rsid w:val="00353B72"/>
    <w:rsid w:val="003545B2"/>
    <w:rsid w:val="00354A20"/>
    <w:rsid w:val="0035553F"/>
    <w:rsid w:val="003573A4"/>
    <w:rsid w:val="0035784A"/>
    <w:rsid w:val="003578CA"/>
    <w:rsid w:val="0036024C"/>
    <w:rsid w:val="00360577"/>
    <w:rsid w:val="0036084C"/>
    <w:rsid w:val="00360C0E"/>
    <w:rsid w:val="003615A5"/>
    <w:rsid w:val="003615DB"/>
    <w:rsid w:val="003619F3"/>
    <w:rsid w:val="00361A20"/>
    <w:rsid w:val="00362743"/>
    <w:rsid w:val="00363640"/>
    <w:rsid w:val="00363E5C"/>
    <w:rsid w:val="00363F90"/>
    <w:rsid w:val="003642D8"/>
    <w:rsid w:val="00364851"/>
    <w:rsid w:val="00365195"/>
    <w:rsid w:val="003651CB"/>
    <w:rsid w:val="0036694F"/>
    <w:rsid w:val="00370392"/>
    <w:rsid w:val="00371135"/>
    <w:rsid w:val="003734BB"/>
    <w:rsid w:val="00373E0E"/>
    <w:rsid w:val="00374A57"/>
    <w:rsid w:val="00374F5C"/>
    <w:rsid w:val="00375185"/>
    <w:rsid w:val="003751B3"/>
    <w:rsid w:val="003757C0"/>
    <w:rsid w:val="00376162"/>
    <w:rsid w:val="003762C5"/>
    <w:rsid w:val="003772BE"/>
    <w:rsid w:val="00377348"/>
    <w:rsid w:val="003812BE"/>
    <w:rsid w:val="0038263A"/>
    <w:rsid w:val="003829D8"/>
    <w:rsid w:val="003837E6"/>
    <w:rsid w:val="00384571"/>
    <w:rsid w:val="00384B57"/>
    <w:rsid w:val="00385B10"/>
    <w:rsid w:val="00386293"/>
    <w:rsid w:val="00386DB6"/>
    <w:rsid w:val="00386E41"/>
    <w:rsid w:val="00387539"/>
    <w:rsid w:val="00387D33"/>
    <w:rsid w:val="00390012"/>
    <w:rsid w:val="00390D7C"/>
    <w:rsid w:val="00391117"/>
    <w:rsid w:val="00391BD2"/>
    <w:rsid w:val="00392F1D"/>
    <w:rsid w:val="003931E8"/>
    <w:rsid w:val="00395162"/>
    <w:rsid w:val="00395A73"/>
    <w:rsid w:val="0039636A"/>
    <w:rsid w:val="00396A77"/>
    <w:rsid w:val="00396FC3"/>
    <w:rsid w:val="003975F2"/>
    <w:rsid w:val="00397612"/>
    <w:rsid w:val="003A047B"/>
    <w:rsid w:val="003A1774"/>
    <w:rsid w:val="003A1835"/>
    <w:rsid w:val="003A1F49"/>
    <w:rsid w:val="003A2158"/>
    <w:rsid w:val="003A2169"/>
    <w:rsid w:val="003A3208"/>
    <w:rsid w:val="003A3397"/>
    <w:rsid w:val="003A3CAD"/>
    <w:rsid w:val="003A5243"/>
    <w:rsid w:val="003A5ACE"/>
    <w:rsid w:val="003A67C1"/>
    <w:rsid w:val="003A6E85"/>
    <w:rsid w:val="003A6F90"/>
    <w:rsid w:val="003A747E"/>
    <w:rsid w:val="003A79E2"/>
    <w:rsid w:val="003B0172"/>
    <w:rsid w:val="003B2A3E"/>
    <w:rsid w:val="003B2D23"/>
    <w:rsid w:val="003B3E54"/>
    <w:rsid w:val="003B407F"/>
    <w:rsid w:val="003B4D8F"/>
    <w:rsid w:val="003B54EF"/>
    <w:rsid w:val="003B560C"/>
    <w:rsid w:val="003B56AF"/>
    <w:rsid w:val="003B7121"/>
    <w:rsid w:val="003B716A"/>
    <w:rsid w:val="003B749F"/>
    <w:rsid w:val="003C070E"/>
    <w:rsid w:val="003C074A"/>
    <w:rsid w:val="003C0E42"/>
    <w:rsid w:val="003C1E2F"/>
    <w:rsid w:val="003C207A"/>
    <w:rsid w:val="003C20C7"/>
    <w:rsid w:val="003C271B"/>
    <w:rsid w:val="003C2828"/>
    <w:rsid w:val="003C2CDB"/>
    <w:rsid w:val="003C3A43"/>
    <w:rsid w:val="003C3C4C"/>
    <w:rsid w:val="003C4DD9"/>
    <w:rsid w:val="003C592B"/>
    <w:rsid w:val="003C5DC2"/>
    <w:rsid w:val="003C674F"/>
    <w:rsid w:val="003C6993"/>
    <w:rsid w:val="003C6FCB"/>
    <w:rsid w:val="003D0930"/>
    <w:rsid w:val="003D0CB2"/>
    <w:rsid w:val="003D1603"/>
    <w:rsid w:val="003D3B95"/>
    <w:rsid w:val="003D3F79"/>
    <w:rsid w:val="003D4126"/>
    <w:rsid w:val="003D443B"/>
    <w:rsid w:val="003D4851"/>
    <w:rsid w:val="003D4879"/>
    <w:rsid w:val="003D4AF8"/>
    <w:rsid w:val="003D4DAB"/>
    <w:rsid w:val="003D66DA"/>
    <w:rsid w:val="003D6916"/>
    <w:rsid w:val="003D728A"/>
    <w:rsid w:val="003D7BE6"/>
    <w:rsid w:val="003E0F19"/>
    <w:rsid w:val="003E299F"/>
    <w:rsid w:val="003E2F34"/>
    <w:rsid w:val="003E2FED"/>
    <w:rsid w:val="003E6162"/>
    <w:rsid w:val="003F0518"/>
    <w:rsid w:val="003F0BFE"/>
    <w:rsid w:val="003F104C"/>
    <w:rsid w:val="003F1192"/>
    <w:rsid w:val="003F207F"/>
    <w:rsid w:val="003F2487"/>
    <w:rsid w:val="003F271E"/>
    <w:rsid w:val="003F3B1A"/>
    <w:rsid w:val="003F45BB"/>
    <w:rsid w:val="003F68E0"/>
    <w:rsid w:val="003F6A01"/>
    <w:rsid w:val="003F745F"/>
    <w:rsid w:val="003F7A94"/>
    <w:rsid w:val="003F7EFA"/>
    <w:rsid w:val="0040019C"/>
    <w:rsid w:val="004001D6"/>
    <w:rsid w:val="00401DB0"/>
    <w:rsid w:val="00401E8D"/>
    <w:rsid w:val="004026CD"/>
    <w:rsid w:val="00402EB4"/>
    <w:rsid w:val="00403204"/>
    <w:rsid w:val="00404532"/>
    <w:rsid w:val="00406592"/>
    <w:rsid w:val="00406B6B"/>
    <w:rsid w:val="00406D9D"/>
    <w:rsid w:val="00407A27"/>
    <w:rsid w:val="00407C6B"/>
    <w:rsid w:val="00407DF2"/>
    <w:rsid w:val="00410564"/>
    <w:rsid w:val="00410821"/>
    <w:rsid w:val="00410F15"/>
    <w:rsid w:val="00411B4C"/>
    <w:rsid w:val="00412A89"/>
    <w:rsid w:val="00412DE2"/>
    <w:rsid w:val="00413462"/>
    <w:rsid w:val="004138BF"/>
    <w:rsid w:val="00413D4F"/>
    <w:rsid w:val="0041594E"/>
    <w:rsid w:val="004159BC"/>
    <w:rsid w:val="00415D93"/>
    <w:rsid w:val="004177D7"/>
    <w:rsid w:val="004179AD"/>
    <w:rsid w:val="0042083F"/>
    <w:rsid w:val="004226E3"/>
    <w:rsid w:val="00422959"/>
    <w:rsid w:val="00422A22"/>
    <w:rsid w:val="00423095"/>
    <w:rsid w:val="0042378B"/>
    <w:rsid w:val="00425F14"/>
    <w:rsid w:val="00426646"/>
    <w:rsid w:val="00426677"/>
    <w:rsid w:val="00426748"/>
    <w:rsid w:val="00426867"/>
    <w:rsid w:val="00427A3E"/>
    <w:rsid w:val="00427ED8"/>
    <w:rsid w:val="00430ABA"/>
    <w:rsid w:val="00430B1A"/>
    <w:rsid w:val="00430B7A"/>
    <w:rsid w:val="0043105E"/>
    <w:rsid w:val="00431217"/>
    <w:rsid w:val="00431A78"/>
    <w:rsid w:val="00431F5C"/>
    <w:rsid w:val="00432F2A"/>
    <w:rsid w:val="00433DFD"/>
    <w:rsid w:val="004342C7"/>
    <w:rsid w:val="00434532"/>
    <w:rsid w:val="00434791"/>
    <w:rsid w:val="0043484A"/>
    <w:rsid w:val="004348F4"/>
    <w:rsid w:val="004350F1"/>
    <w:rsid w:val="00435F5D"/>
    <w:rsid w:val="00435F9F"/>
    <w:rsid w:val="00436020"/>
    <w:rsid w:val="00436492"/>
    <w:rsid w:val="00436D63"/>
    <w:rsid w:val="004439AA"/>
    <w:rsid w:val="00443E40"/>
    <w:rsid w:val="0044413A"/>
    <w:rsid w:val="00445444"/>
    <w:rsid w:val="00445484"/>
    <w:rsid w:val="004455CA"/>
    <w:rsid w:val="00446473"/>
    <w:rsid w:val="004467C3"/>
    <w:rsid w:val="00446A0E"/>
    <w:rsid w:val="00446B47"/>
    <w:rsid w:val="00446CDC"/>
    <w:rsid w:val="004476FC"/>
    <w:rsid w:val="004525B2"/>
    <w:rsid w:val="00452AC2"/>
    <w:rsid w:val="00452C77"/>
    <w:rsid w:val="004531B8"/>
    <w:rsid w:val="0045339B"/>
    <w:rsid w:val="004539DD"/>
    <w:rsid w:val="00453AE2"/>
    <w:rsid w:val="00453C51"/>
    <w:rsid w:val="0045589F"/>
    <w:rsid w:val="00456D92"/>
    <w:rsid w:val="004571FA"/>
    <w:rsid w:val="00457559"/>
    <w:rsid w:val="00460F31"/>
    <w:rsid w:val="0046243E"/>
    <w:rsid w:val="00462545"/>
    <w:rsid w:val="00462AC6"/>
    <w:rsid w:val="00463ACF"/>
    <w:rsid w:val="004640E0"/>
    <w:rsid w:val="00464FD6"/>
    <w:rsid w:val="0046632E"/>
    <w:rsid w:val="00466A72"/>
    <w:rsid w:val="00466D26"/>
    <w:rsid w:val="00466F7A"/>
    <w:rsid w:val="00471DB3"/>
    <w:rsid w:val="00474258"/>
    <w:rsid w:val="00474890"/>
    <w:rsid w:val="0047492E"/>
    <w:rsid w:val="00475086"/>
    <w:rsid w:val="004754CE"/>
    <w:rsid w:val="00476759"/>
    <w:rsid w:val="00477AAC"/>
    <w:rsid w:val="00480074"/>
    <w:rsid w:val="0048241E"/>
    <w:rsid w:val="0048273E"/>
    <w:rsid w:val="00482A9A"/>
    <w:rsid w:val="00482D4B"/>
    <w:rsid w:val="0048398C"/>
    <w:rsid w:val="00483E4D"/>
    <w:rsid w:val="00484A43"/>
    <w:rsid w:val="0048512B"/>
    <w:rsid w:val="00485835"/>
    <w:rsid w:val="0048600E"/>
    <w:rsid w:val="00486D62"/>
    <w:rsid w:val="00487CB9"/>
    <w:rsid w:val="004907DA"/>
    <w:rsid w:val="00490F92"/>
    <w:rsid w:val="004920E6"/>
    <w:rsid w:val="004935A8"/>
    <w:rsid w:val="0049372E"/>
    <w:rsid w:val="00493D5F"/>
    <w:rsid w:val="004950FF"/>
    <w:rsid w:val="004955E9"/>
    <w:rsid w:val="004A0F2C"/>
    <w:rsid w:val="004A1893"/>
    <w:rsid w:val="004A1C4F"/>
    <w:rsid w:val="004A23DD"/>
    <w:rsid w:val="004A240B"/>
    <w:rsid w:val="004A2D72"/>
    <w:rsid w:val="004A3954"/>
    <w:rsid w:val="004A3D27"/>
    <w:rsid w:val="004A6D4B"/>
    <w:rsid w:val="004A71AA"/>
    <w:rsid w:val="004A7EDF"/>
    <w:rsid w:val="004B0089"/>
    <w:rsid w:val="004B1A83"/>
    <w:rsid w:val="004B2285"/>
    <w:rsid w:val="004B2CAD"/>
    <w:rsid w:val="004B3712"/>
    <w:rsid w:val="004B3C9D"/>
    <w:rsid w:val="004B4519"/>
    <w:rsid w:val="004B491C"/>
    <w:rsid w:val="004B4B59"/>
    <w:rsid w:val="004B577E"/>
    <w:rsid w:val="004B5F17"/>
    <w:rsid w:val="004B6E52"/>
    <w:rsid w:val="004C02DE"/>
    <w:rsid w:val="004C0D85"/>
    <w:rsid w:val="004C1563"/>
    <w:rsid w:val="004C15F5"/>
    <w:rsid w:val="004C1AAE"/>
    <w:rsid w:val="004C1F67"/>
    <w:rsid w:val="004C29F1"/>
    <w:rsid w:val="004C2EBB"/>
    <w:rsid w:val="004C3641"/>
    <w:rsid w:val="004C5184"/>
    <w:rsid w:val="004C5C6E"/>
    <w:rsid w:val="004C6006"/>
    <w:rsid w:val="004C6C03"/>
    <w:rsid w:val="004C73CE"/>
    <w:rsid w:val="004C7EE5"/>
    <w:rsid w:val="004D3058"/>
    <w:rsid w:val="004D383E"/>
    <w:rsid w:val="004D4249"/>
    <w:rsid w:val="004D51CB"/>
    <w:rsid w:val="004D5FD8"/>
    <w:rsid w:val="004D71A7"/>
    <w:rsid w:val="004D75A4"/>
    <w:rsid w:val="004D7879"/>
    <w:rsid w:val="004E044E"/>
    <w:rsid w:val="004E04D6"/>
    <w:rsid w:val="004E07B9"/>
    <w:rsid w:val="004E07FE"/>
    <w:rsid w:val="004E098E"/>
    <w:rsid w:val="004E2C03"/>
    <w:rsid w:val="004E3206"/>
    <w:rsid w:val="004E359E"/>
    <w:rsid w:val="004E4491"/>
    <w:rsid w:val="004E47E0"/>
    <w:rsid w:val="004E47F3"/>
    <w:rsid w:val="004E4C0D"/>
    <w:rsid w:val="004E5204"/>
    <w:rsid w:val="004E53E0"/>
    <w:rsid w:val="004E5C4C"/>
    <w:rsid w:val="004E61F9"/>
    <w:rsid w:val="004E6D33"/>
    <w:rsid w:val="004F00E6"/>
    <w:rsid w:val="004F0136"/>
    <w:rsid w:val="004F08D2"/>
    <w:rsid w:val="004F1A31"/>
    <w:rsid w:val="004F22AF"/>
    <w:rsid w:val="004F2A79"/>
    <w:rsid w:val="004F2B7D"/>
    <w:rsid w:val="004F47DC"/>
    <w:rsid w:val="004F6C5F"/>
    <w:rsid w:val="0050098D"/>
    <w:rsid w:val="005012A6"/>
    <w:rsid w:val="00501496"/>
    <w:rsid w:val="00501BDB"/>
    <w:rsid w:val="00501EA8"/>
    <w:rsid w:val="0050281A"/>
    <w:rsid w:val="005049BC"/>
    <w:rsid w:val="005051D4"/>
    <w:rsid w:val="00505F0B"/>
    <w:rsid w:val="005067D8"/>
    <w:rsid w:val="00506B0B"/>
    <w:rsid w:val="00506FE1"/>
    <w:rsid w:val="005075D5"/>
    <w:rsid w:val="005076ED"/>
    <w:rsid w:val="00507790"/>
    <w:rsid w:val="00507DD1"/>
    <w:rsid w:val="0051107A"/>
    <w:rsid w:val="005120AF"/>
    <w:rsid w:val="005140C5"/>
    <w:rsid w:val="00514834"/>
    <w:rsid w:val="00516BCF"/>
    <w:rsid w:val="00517163"/>
    <w:rsid w:val="00517CEE"/>
    <w:rsid w:val="00520D99"/>
    <w:rsid w:val="00521163"/>
    <w:rsid w:val="00521CC7"/>
    <w:rsid w:val="00522FB4"/>
    <w:rsid w:val="00523B91"/>
    <w:rsid w:val="00523C01"/>
    <w:rsid w:val="00523CFA"/>
    <w:rsid w:val="00525658"/>
    <w:rsid w:val="00525D10"/>
    <w:rsid w:val="005261CF"/>
    <w:rsid w:val="00530086"/>
    <w:rsid w:val="00530105"/>
    <w:rsid w:val="00530855"/>
    <w:rsid w:val="0053087A"/>
    <w:rsid w:val="00532195"/>
    <w:rsid w:val="005328D7"/>
    <w:rsid w:val="00532D9E"/>
    <w:rsid w:val="005336E4"/>
    <w:rsid w:val="005347AC"/>
    <w:rsid w:val="00535170"/>
    <w:rsid w:val="00535429"/>
    <w:rsid w:val="00535DD0"/>
    <w:rsid w:val="00536262"/>
    <w:rsid w:val="0053679F"/>
    <w:rsid w:val="00536AD5"/>
    <w:rsid w:val="00536C01"/>
    <w:rsid w:val="005370DF"/>
    <w:rsid w:val="00537CFA"/>
    <w:rsid w:val="00541890"/>
    <w:rsid w:val="00541DD0"/>
    <w:rsid w:val="005421E2"/>
    <w:rsid w:val="00545207"/>
    <w:rsid w:val="00545EA6"/>
    <w:rsid w:val="00545FBB"/>
    <w:rsid w:val="005460C4"/>
    <w:rsid w:val="005462DD"/>
    <w:rsid w:val="00546457"/>
    <w:rsid w:val="00546DE3"/>
    <w:rsid w:val="00546E40"/>
    <w:rsid w:val="00547477"/>
    <w:rsid w:val="0055006E"/>
    <w:rsid w:val="005507B4"/>
    <w:rsid w:val="00550CD3"/>
    <w:rsid w:val="00551D00"/>
    <w:rsid w:val="00551EE4"/>
    <w:rsid w:val="0055216E"/>
    <w:rsid w:val="00553296"/>
    <w:rsid w:val="005533CC"/>
    <w:rsid w:val="005534CE"/>
    <w:rsid w:val="005537F1"/>
    <w:rsid w:val="00553C3C"/>
    <w:rsid w:val="00554090"/>
    <w:rsid w:val="00555591"/>
    <w:rsid w:val="0055685F"/>
    <w:rsid w:val="00560679"/>
    <w:rsid w:val="00560AEB"/>
    <w:rsid w:val="00561B84"/>
    <w:rsid w:val="005633E7"/>
    <w:rsid w:val="005634B6"/>
    <w:rsid w:val="0056410C"/>
    <w:rsid w:val="00564517"/>
    <w:rsid w:val="005647DF"/>
    <w:rsid w:val="00564B7F"/>
    <w:rsid w:val="005658BF"/>
    <w:rsid w:val="005667A5"/>
    <w:rsid w:val="0057039E"/>
    <w:rsid w:val="00570B7E"/>
    <w:rsid w:val="00572098"/>
    <w:rsid w:val="00572302"/>
    <w:rsid w:val="005725A8"/>
    <w:rsid w:val="00574302"/>
    <w:rsid w:val="00574C1A"/>
    <w:rsid w:val="00574D9C"/>
    <w:rsid w:val="00574DE3"/>
    <w:rsid w:val="005750C0"/>
    <w:rsid w:val="00576338"/>
    <w:rsid w:val="005768AB"/>
    <w:rsid w:val="005775FF"/>
    <w:rsid w:val="0058150C"/>
    <w:rsid w:val="0058238A"/>
    <w:rsid w:val="005825C5"/>
    <w:rsid w:val="00583B49"/>
    <w:rsid w:val="005846C9"/>
    <w:rsid w:val="005854CC"/>
    <w:rsid w:val="00586B56"/>
    <w:rsid w:val="00586BC7"/>
    <w:rsid w:val="00586E15"/>
    <w:rsid w:val="0059052B"/>
    <w:rsid w:val="00592785"/>
    <w:rsid w:val="00593D7A"/>
    <w:rsid w:val="005946F5"/>
    <w:rsid w:val="0059689C"/>
    <w:rsid w:val="00596D60"/>
    <w:rsid w:val="00597C39"/>
    <w:rsid w:val="00597CAF"/>
    <w:rsid w:val="00597ED9"/>
    <w:rsid w:val="005A0C56"/>
    <w:rsid w:val="005A15CA"/>
    <w:rsid w:val="005A16C0"/>
    <w:rsid w:val="005A1822"/>
    <w:rsid w:val="005A1B0C"/>
    <w:rsid w:val="005A357A"/>
    <w:rsid w:val="005A3AB4"/>
    <w:rsid w:val="005A3EAD"/>
    <w:rsid w:val="005A4CFA"/>
    <w:rsid w:val="005A680A"/>
    <w:rsid w:val="005A7431"/>
    <w:rsid w:val="005A7BE7"/>
    <w:rsid w:val="005B0A2A"/>
    <w:rsid w:val="005B0AD3"/>
    <w:rsid w:val="005B11BB"/>
    <w:rsid w:val="005B1D92"/>
    <w:rsid w:val="005B1FAF"/>
    <w:rsid w:val="005B2C12"/>
    <w:rsid w:val="005B3293"/>
    <w:rsid w:val="005B35B5"/>
    <w:rsid w:val="005B38C3"/>
    <w:rsid w:val="005B4007"/>
    <w:rsid w:val="005B4B54"/>
    <w:rsid w:val="005B54C6"/>
    <w:rsid w:val="005B5D07"/>
    <w:rsid w:val="005B6F43"/>
    <w:rsid w:val="005C0C63"/>
    <w:rsid w:val="005C1B2C"/>
    <w:rsid w:val="005C27A8"/>
    <w:rsid w:val="005C2A1F"/>
    <w:rsid w:val="005C4070"/>
    <w:rsid w:val="005C4524"/>
    <w:rsid w:val="005C489F"/>
    <w:rsid w:val="005C5103"/>
    <w:rsid w:val="005C527E"/>
    <w:rsid w:val="005C52E6"/>
    <w:rsid w:val="005C5D1F"/>
    <w:rsid w:val="005C654C"/>
    <w:rsid w:val="005C68A9"/>
    <w:rsid w:val="005C789C"/>
    <w:rsid w:val="005D0C2D"/>
    <w:rsid w:val="005D12D5"/>
    <w:rsid w:val="005D149D"/>
    <w:rsid w:val="005D16B5"/>
    <w:rsid w:val="005D1B6A"/>
    <w:rsid w:val="005D21A3"/>
    <w:rsid w:val="005D2C1D"/>
    <w:rsid w:val="005D37F5"/>
    <w:rsid w:val="005D385F"/>
    <w:rsid w:val="005D4AFA"/>
    <w:rsid w:val="005D5539"/>
    <w:rsid w:val="005D5A22"/>
    <w:rsid w:val="005D695A"/>
    <w:rsid w:val="005D73F3"/>
    <w:rsid w:val="005D7407"/>
    <w:rsid w:val="005D7DE9"/>
    <w:rsid w:val="005E041C"/>
    <w:rsid w:val="005E0A3A"/>
    <w:rsid w:val="005E0B49"/>
    <w:rsid w:val="005E0F3A"/>
    <w:rsid w:val="005E115D"/>
    <w:rsid w:val="005E20EA"/>
    <w:rsid w:val="005E2BB3"/>
    <w:rsid w:val="005E36D7"/>
    <w:rsid w:val="005E3D1B"/>
    <w:rsid w:val="005E47D0"/>
    <w:rsid w:val="005E4B99"/>
    <w:rsid w:val="005E556A"/>
    <w:rsid w:val="005E56D0"/>
    <w:rsid w:val="005E5B51"/>
    <w:rsid w:val="005E5DF2"/>
    <w:rsid w:val="005E6867"/>
    <w:rsid w:val="005F0C6E"/>
    <w:rsid w:val="005F145A"/>
    <w:rsid w:val="005F1BB1"/>
    <w:rsid w:val="005F1C58"/>
    <w:rsid w:val="005F325A"/>
    <w:rsid w:val="005F3465"/>
    <w:rsid w:val="005F37EE"/>
    <w:rsid w:val="005F3C93"/>
    <w:rsid w:val="005F57E2"/>
    <w:rsid w:val="005F6223"/>
    <w:rsid w:val="005F630A"/>
    <w:rsid w:val="005F6AF1"/>
    <w:rsid w:val="005F6B9C"/>
    <w:rsid w:val="005F6E01"/>
    <w:rsid w:val="005F7AC5"/>
    <w:rsid w:val="006001D6"/>
    <w:rsid w:val="00601C5C"/>
    <w:rsid w:val="00602C12"/>
    <w:rsid w:val="00602F18"/>
    <w:rsid w:val="006039CE"/>
    <w:rsid w:val="006039DD"/>
    <w:rsid w:val="00603ACB"/>
    <w:rsid w:val="0060413D"/>
    <w:rsid w:val="006045EB"/>
    <w:rsid w:val="0060563C"/>
    <w:rsid w:val="00605B81"/>
    <w:rsid w:val="00606082"/>
    <w:rsid w:val="00606C8E"/>
    <w:rsid w:val="00607A51"/>
    <w:rsid w:val="00607FAA"/>
    <w:rsid w:val="0061084C"/>
    <w:rsid w:val="00610A31"/>
    <w:rsid w:val="00610D59"/>
    <w:rsid w:val="00610F23"/>
    <w:rsid w:val="00612345"/>
    <w:rsid w:val="0061305A"/>
    <w:rsid w:val="006135B2"/>
    <w:rsid w:val="00614407"/>
    <w:rsid w:val="00614B67"/>
    <w:rsid w:val="00614D9D"/>
    <w:rsid w:val="00614DC6"/>
    <w:rsid w:val="00615908"/>
    <w:rsid w:val="00616B31"/>
    <w:rsid w:val="0062025A"/>
    <w:rsid w:val="006202B2"/>
    <w:rsid w:val="0062089B"/>
    <w:rsid w:val="006209DC"/>
    <w:rsid w:val="00620D52"/>
    <w:rsid w:val="00621378"/>
    <w:rsid w:val="00621E86"/>
    <w:rsid w:val="00622217"/>
    <w:rsid w:val="006236E4"/>
    <w:rsid w:val="00623CC5"/>
    <w:rsid w:val="00624584"/>
    <w:rsid w:val="00626852"/>
    <w:rsid w:val="00627FF7"/>
    <w:rsid w:val="00631C1B"/>
    <w:rsid w:val="00631E9F"/>
    <w:rsid w:val="00631F07"/>
    <w:rsid w:val="006321C7"/>
    <w:rsid w:val="006324FB"/>
    <w:rsid w:val="00632FAF"/>
    <w:rsid w:val="0063326A"/>
    <w:rsid w:val="006334BF"/>
    <w:rsid w:val="006335C8"/>
    <w:rsid w:val="0063362D"/>
    <w:rsid w:val="0063377E"/>
    <w:rsid w:val="00634015"/>
    <w:rsid w:val="00634DBC"/>
    <w:rsid w:val="00634DE4"/>
    <w:rsid w:val="006356E1"/>
    <w:rsid w:val="00635CDD"/>
    <w:rsid w:val="0063649C"/>
    <w:rsid w:val="00636655"/>
    <w:rsid w:val="00636814"/>
    <w:rsid w:val="00637127"/>
    <w:rsid w:val="006406E1"/>
    <w:rsid w:val="00640E96"/>
    <w:rsid w:val="00642063"/>
    <w:rsid w:val="00642151"/>
    <w:rsid w:val="00642C17"/>
    <w:rsid w:val="0064314B"/>
    <w:rsid w:val="00643677"/>
    <w:rsid w:val="006452AD"/>
    <w:rsid w:val="006454CC"/>
    <w:rsid w:val="00645DD0"/>
    <w:rsid w:val="0064683A"/>
    <w:rsid w:val="00646DF1"/>
    <w:rsid w:val="00647C1E"/>
    <w:rsid w:val="00650182"/>
    <w:rsid w:val="006509D6"/>
    <w:rsid w:val="00650C00"/>
    <w:rsid w:val="006517EA"/>
    <w:rsid w:val="0065189B"/>
    <w:rsid w:val="00651CB5"/>
    <w:rsid w:val="00651E0D"/>
    <w:rsid w:val="00654207"/>
    <w:rsid w:val="00654A22"/>
    <w:rsid w:val="00654AFC"/>
    <w:rsid w:val="00654FA4"/>
    <w:rsid w:val="0065548F"/>
    <w:rsid w:val="00656261"/>
    <w:rsid w:val="0065736B"/>
    <w:rsid w:val="006601C0"/>
    <w:rsid w:val="00660B18"/>
    <w:rsid w:val="00660C00"/>
    <w:rsid w:val="00661826"/>
    <w:rsid w:val="00661829"/>
    <w:rsid w:val="0066209A"/>
    <w:rsid w:val="00662200"/>
    <w:rsid w:val="00663C52"/>
    <w:rsid w:val="0066422D"/>
    <w:rsid w:val="006648B6"/>
    <w:rsid w:val="00666282"/>
    <w:rsid w:val="00670315"/>
    <w:rsid w:val="006707DB"/>
    <w:rsid w:val="00671CA3"/>
    <w:rsid w:val="006727AF"/>
    <w:rsid w:val="00672E46"/>
    <w:rsid w:val="006741A4"/>
    <w:rsid w:val="006748CC"/>
    <w:rsid w:val="006766AB"/>
    <w:rsid w:val="00676814"/>
    <w:rsid w:val="00676820"/>
    <w:rsid w:val="0067762D"/>
    <w:rsid w:val="00680005"/>
    <w:rsid w:val="0068003E"/>
    <w:rsid w:val="006801A3"/>
    <w:rsid w:val="00681621"/>
    <w:rsid w:val="00681FEF"/>
    <w:rsid w:val="00682F1A"/>
    <w:rsid w:val="0068325B"/>
    <w:rsid w:val="00683562"/>
    <w:rsid w:val="00684B08"/>
    <w:rsid w:val="00684B2F"/>
    <w:rsid w:val="006852F9"/>
    <w:rsid w:val="00685BA6"/>
    <w:rsid w:val="00685C21"/>
    <w:rsid w:val="00686D13"/>
    <w:rsid w:val="0068708D"/>
    <w:rsid w:val="00687F41"/>
    <w:rsid w:val="00690506"/>
    <w:rsid w:val="00690E65"/>
    <w:rsid w:val="00691B67"/>
    <w:rsid w:val="006923A1"/>
    <w:rsid w:val="00692643"/>
    <w:rsid w:val="00692947"/>
    <w:rsid w:val="00692D83"/>
    <w:rsid w:val="00694E75"/>
    <w:rsid w:val="006953B3"/>
    <w:rsid w:val="006976A8"/>
    <w:rsid w:val="0069782F"/>
    <w:rsid w:val="00697F4B"/>
    <w:rsid w:val="006A0381"/>
    <w:rsid w:val="006A0BF1"/>
    <w:rsid w:val="006A1DA3"/>
    <w:rsid w:val="006A253C"/>
    <w:rsid w:val="006A3315"/>
    <w:rsid w:val="006A3CE4"/>
    <w:rsid w:val="006A4A4E"/>
    <w:rsid w:val="006A527E"/>
    <w:rsid w:val="006A5BB7"/>
    <w:rsid w:val="006A5BC0"/>
    <w:rsid w:val="006A653E"/>
    <w:rsid w:val="006A784E"/>
    <w:rsid w:val="006A7C23"/>
    <w:rsid w:val="006B04B5"/>
    <w:rsid w:val="006B1EED"/>
    <w:rsid w:val="006B1F4A"/>
    <w:rsid w:val="006B3549"/>
    <w:rsid w:val="006B59DB"/>
    <w:rsid w:val="006B5CBE"/>
    <w:rsid w:val="006B698F"/>
    <w:rsid w:val="006B6AED"/>
    <w:rsid w:val="006C2052"/>
    <w:rsid w:val="006C2908"/>
    <w:rsid w:val="006C2FD9"/>
    <w:rsid w:val="006C30E9"/>
    <w:rsid w:val="006C39F6"/>
    <w:rsid w:val="006C4585"/>
    <w:rsid w:val="006C4FC7"/>
    <w:rsid w:val="006C5CF3"/>
    <w:rsid w:val="006C5F54"/>
    <w:rsid w:val="006C60A3"/>
    <w:rsid w:val="006C6582"/>
    <w:rsid w:val="006C7103"/>
    <w:rsid w:val="006D00ED"/>
    <w:rsid w:val="006D077F"/>
    <w:rsid w:val="006D1175"/>
    <w:rsid w:val="006D22D3"/>
    <w:rsid w:val="006D2DD1"/>
    <w:rsid w:val="006D42D2"/>
    <w:rsid w:val="006D47F6"/>
    <w:rsid w:val="006D4C22"/>
    <w:rsid w:val="006D60A8"/>
    <w:rsid w:val="006D62F6"/>
    <w:rsid w:val="006D72A9"/>
    <w:rsid w:val="006D786C"/>
    <w:rsid w:val="006E01E8"/>
    <w:rsid w:val="006E084B"/>
    <w:rsid w:val="006E100C"/>
    <w:rsid w:val="006E37DF"/>
    <w:rsid w:val="006F16E6"/>
    <w:rsid w:val="006F18A5"/>
    <w:rsid w:val="006F2151"/>
    <w:rsid w:val="006F246B"/>
    <w:rsid w:val="006F29EC"/>
    <w:rsid w:val="006F3411"/>
    <w:rsid w:val="006F38DB"/>
    <w:rsid w:val="006F3F2F"/>
    <w:rsid w:val="006F416C"/>
    <w:rsid w:val="006F4602"/>
    <w:rsid w:val="006F5D59"/>
    <w:rsid w:val="006F70E6"/>
    <w:rsid w:val="006F7D4D"/>
    <w:rsid w:val="006F7E02"/>
    <w:rsid w:val="006F7EE4"/>
    <w:rsid w:val="006F7F27"/>
    <w:rsid w:val="00700A2B"/>
    <w:rsid w:val="0070102D"/>
    <w:rsid w:val="007011AB"/>
    <w:rsid w:val="00702A70"/>
    <w:rsid w:val="00702D43"/>
    <w:rsid w:val="00702E11"/>
    <w:rsid w:val="00702FD1"/>
    <w:rsid w:val="0070340F"/>
    <w:rsid w:val="00704291"/>
    <w:rsid w:val="00705592"/>
    <w:rsid w:val="00705C8B"/>
    <w:rsid w:val="007061C0"/>
    <w:rsid w:val="007102A7"/>
    <w:rsid w:val="00710B8A"/>
    <w:rsid w:val="00710FB9"/>
    <w:rsid w:val="00711415"/>
    <w:rsid w:val="00711428"/>
    <w:rsid w:val="00711608"/>
    <w:rsid w:val="007123AE"/>
    <w:rsid w:val="00714FFB"/>
    <w:rsid w:val="00715A20"/>
    <w:rsid w:val="0071614A"/>
    <w:rsid w:val="00716684"/>
    <w:rsid w:val="00716796"/>
    <w:rsid w:val="007170AC"/>
    <w:rsid w:val="0072138B"/>
    <w:rsid w:val="00723AE0"/>
    <w:rsid w:val="00723C06"/>
    <w:rsid w:val="0072439C"/>
    <w:rsid w:val="007244B9"/>
    <w:rsid w:val="00724779"/>
    <w:rsid w:val="00724845"/>
    <w:rsid w:val="00725609"/>
    <w:rsid w:val="00725888"/>
    <w:rsid w:val="00726C58"/>
    <w:rsid w:val="00727AB6"/>
    <w:rsid w:val="00730333"/>
    <w:rsid w:val="00730499"/>
    <w:rsid w:val="0073056D"/>
    <w:rsid w:val="00730FCB"/>
    <w:rsid w:val="00731369"/>
    <w:rsid w:val="00731E2C"/>
    <w:rsid w:val="00731EE6"/>
    <w:rsid w:val="00731F35"/>
    <w:rsid w:val="00732A5A"/>
    <w:rsid w:val="00732D94"/>
    <w:rsid w:val="00733084"/>
    <w:rsid w:val="00733246"/>
    <w:rsid w:val="007336BD"/>
    <w:rsid w:val="00733B51"/>
    <w:rsid w:val="00733E32"/>
    <w:rsid w:val="0073415A"/>
    <w:rsid w:val="00734888"/>
    <w:rsid w:val="00734EAE"/>
    <w:rsid w:val="00735093"/>
    <w:rsid w:val="00735B82"/>
    <w:rsid w:val="00736EFA"/>
    <w:rsid w:val="00736F39"/>
    <w:rsid w:val="00737211"/>
    <w:rsid w:val="007377AE"/>
    <w:rsid w:val="007378C1"/>
    <w:rsid w:val="00740072"/>
    <w:rsid w:val="007400D5"/>
    <w:rsid w:val="00740670"/>
    <w:rsid w:val="00740AB4"/>
    <w:rsid w:val="00740B6E"/>
    <w:rsid w:val="007410F4"/>
    <w:rsid w:val="007413C8"/>
    <w:rsid w:val="00741787"/>
    <w:rsid w:val="0074182A"/>
    <w:rsid w:val="007429C1"/>
    <w:rsid w:val="00742F43"/>
    <w:rsid w:val="00742F95"/>
    <w:rsid w:val="007437B9"/>
    <w:rsid w:val="007438B5"/>
    <w:rsid w:val="00744018"/>
    <w:rsid w:val="00744ED7"/>
    <w:rsid w:val="007461E3"/>
    <w:rsid w:val="00746491"/>
    <w:rsid w:val="00747A83"/>
    <w:rsid w:val="007500FD"/>
    <w:rsid w:val="0075048C"/>
    <w:rsid w:val="007507F3"/>
    <w:rsid w:val="00750845"/>
    <w:rsid w:val="00750E78"/>
    <w:rsid w:val="00751D48"/>
    <w:rsid w:val="007521F3"/>
    <w:rsid w:val="00752660"/>
    <w:rsid w:val="007531A4"/>
    <w:rsid w:val="00754AF3"/>
    <w:rsid w:val="00755C32"/>
    <w:rsid w:val="00757C5E"/>
    <w:rsid w:val="00760D62"/>
    <w:rsid w:val="0076115F"/>
    <w:rsid w:val="00762D78"/>
    <w:rsid w:val="00763DC7"/>
    <w:rsid w:val="00763FA1"/>
    <w:rsid w:val="00764701"/>
    <w:rsid w:val="00765196"/>
    <w:rsid w:val="00765B42"/>
    <w:rsid w:val="007662F5"/>
    <w:rsid w:val="00767625"/>
    <w:rsid w:val="00767A2D"/>
    <w:rsid w:val="0077019E"/>
    <w:rsid w:val="00770C85"/>
    <w:rsid w:val="0077152A"/>
    <w:rsid w:val="00771768"/>
    <w:rsid w:val="00771948"/>
    <w:rsid w:val="00772025"/>
    <w:rsid w:val="00774BBA"/>
    <w:rsid w:val="00775035"/>
    <w:rsid w:val="007750F7"/>
    <w:rsid w:val="00776459"/>
    <w:rsid w:val="00776891"/>
    <w:rsid w:val="00776FD2"/>
    <w:rsid w:val="0077717B"/>
    <w:rsid w:val="00777779"/>
    <w:rsid w:val="0078026B"/>
    <w:rsid w:val="00780753"/>
    <w:rsid w:val="00780D46"/>
    <w:rsid w:val="00780E17"/>
    <w:rsid w:val="00782634"/>
    <w:rsid w:val="00782762"/>
    <w:rsid w:val="0078288E"/>
    <w:rsid w:val="007831B7"/>
    <w:rsid w:val="007835E9"/>
    <w:rsid w:val="00783FC2"/>
    <w:rsid w:val="00784D8D"/>
    <w:rsid w:val="00784EA4"/>
    <w:rsid w:val="0078572D"/>
    <w:rsid w:val="00785838"/>
    <w:rsid w:val="0078661C"/>
    <w:rsid w:val="0078689C"/>
    <w:rsid w:val="0079046F"/>
    <w:rsid w:val="00791048"/>
    <w:rsid w:val="007916FA"/>
    <w:rsid w:val="00792A04"/>
    <w:rsid w:val="00792A97"/>
    <w:rsid w:val="00792FAD"/>
    <w:rsid w:val="007930FE"/>
    <w:rsid w:val="00793C74"/>
    <w:rsid w:val="007940BE"/>
    <w:rsid w:val="00794D14"/>
    <w:rsid w:val="00795532"/>
    <w:rsid w:val="00796255"/>
    <w:rsid w:val="0079691D"/>
    <w:rsid w:val="00796E4F"/>
    <w:rsid w:val="00797CD5"/>
    <w:rsid w:val="007A022A"/>
    <w:rsid w:val="007A07F5"/>
    <w:rsid w:val="007A1979"/>
    <w:rsid w:val="007A19DA"/>
    <w:rsid w:val="007A1A64"/>
    <w:rsid w:val="007A1D48"/>
    <w:rsid w:val="007A1D4E"/>
    <w:rsid w:val="007A1FCD"/>
    <w:rsid w:val="007A354D"/>
    <w:rsid w:val="007A4353"/>
    <w:rsid w:val="007A44F5"/>
    <w:rsid w:val="007A4FF8"/>
    <w:rsid w:val="007A5244"/>
    <w:rsid w:val="007A5683"/>
    <w:rsid w:val="007A68D7"/>
    <w:rsid w:val="007A69BB"/>
    <w:rsid w:val="007A7776"/>
    <w:rsid w:val="007A7B8F"/>
    <w:rsid w:val="007B0781"/>
    <w:rsid w:val="007B0937"/>
    <w:rsid w:val="007B1785"/>
    <w:rsid w:val="007B28A5"/>
    <w:rsid w:val="007B2F44"/>
    <w:rsid w:val="007B30CA"/>
    <w:rsid w:val="007B3345"/>
    <w:rsid w:val="007B3D55"/>
    <w:rsid w:val="007B44EE"/>
    <w:rsid w:val="007B49E0"/>
    <w:rsid w:val="007B4A08"/>
    <w:rsid w:val="007B4CA0"/>
    <w:rsid w:val="007B5BC7"/>
    <w:rsid w:val="007B69C4"/>
    <w:rsid w:val="007B6D0C"/>
    <w:rsid w:val="007B6F7E"/>
    <w:rsid w:val="007B7295"/>
    <w:rsid w:val="007B7B56"/>
    <w:rsid w:val="007C115F"/>
    <w:rsid w:val="007C194A"/>
    <w:rsid w:val="007C2EA6"/>
    <w:rsid w:val="007C3479"/>
    <w:rsid w:val="007C42CD"/>
    <w:rsid w:val="007C4773"/>
    <w:rsid w:val="007C4DE8"/>
    <w:rsid w:val="007C4E11"/>
    <w:rsid w:val="007C547B"/>
    <w:rsid w:val="007C56E2"/>
    <w:rsid w:val="007C61E6"/>
    <w:rsid w:val="007C65ED"/>
    <w:rsid w:val="007C6B42"/>
    <w:rsid w:val="007C6D23"/>
    <w:rsid w:val="007C6D9C"/>
    <w:rsid w:val="007C6EFE"/>
    <w:rsid w:val="007D1173"/>
    <w:rsid w:val="007D17EB"/>
    <w:rsid w:val="007D2034"/>
    <w:rsid w:val="007D2A8F"/>
    <w:rsid w:val="007D2C42"/>
    <w:rsid w:val="007D3174"/>
    <w:rsid w:val="007D3305"/>
    <w:rsid w:val="007D38A7"/>
    <w:rsid w:val="007D3CF3"/>
    <w:rsid w:val="007D4DC0"/>
    <w:rsid w:val="007D56BD"/>
    <w:rsid w:val="007D68AB"/>
    <w:rsid w:val="007D77C3"/>
    <w:rsid w:val="007E027B"/>
    <w:rsid w:val="007E0900"/>
    <w:rsid w:val="007E0EA0"/>
    <w:rsid w:val="007E1357"/>
    <w:rsid w:val="007E1E0A"/>
    <w:rsid w:val="007E1E65"/>
    <w:rsid w:val="007E29F6"/>
    <w:rsid w:val="007E2E8D"/>
    <w:rsid w:val="007E391C"/>
    <w:rsid w:val="007E3CB0"/>
    <w:rsid w:val="007E430E"/>
    <w:rsid w:val="007E5208"/>
    <w:rsid w:val="007E625F"/>
    <w:rsid w:val="007E658C"/>
    <w:rsid w:val="007E6B77"/>
    <w:rsid w:val="007F0E54"/>
    <w:rsid w:val="007F0F74"/>
    <w:rsid w:val="007F145A"/>
    <w:rsid w:val="007F2FEE"/>
    <w:rsid w:val="007F45EF"/>
    <w:rsid w:val="007F50D0"/>
    <w:rsid w:val="007F6341"/>
    <w:rsid w:val="007F7442"/>
    <w:rsid w:val="007F7F03"/>
    <w:rsid w:val="00800677"/>
    <w:rsid w:val="00800DDE"/>
    <w:rsid w:val="0080188D"/>
    <w:rsid w:val="00801EAB"/>
    <w:rsid w:val="0080220E"/>
    <w:rsid w:val="0080266F"/>
    <w:rsid w:val="0080568C"/>
    <w:rsid w:val="008056E2"/>
    <w:rsid w:val="00805DF5"/>
    <w:rsid w:val="00810F6A"/>
    <w:rsid w:val="00810FA9"/>
    <w:rsid w:val="00812398"/>
    <w:rsid w:val="00812747"/>
    <w:rsid w:val="0081319B"/>
    <w:rsid w:val="00813760"/>
    <w:rsid w:val="00813BA6"/>
    <w:rsid w:val="00813BFD"/>
    <w:rsid w:val="00814A4A"/>
    <w:rsid w:val="00815D7E"/>
    <w:rsid w:val="00815F9C"/>
    <w:rsid w:val="008177FC"/>
    <w:rsid w:val="008201D2"/>
    <w:rsid w:val="008211CC"/>
    <w:rsid w:val="008218C9"/>
    <w:rsid w:val="008230FD"/>
    <w:rsid w:val="00825222"/>
    <w:rsid w:val="0082573C"/>
    <w:rsid w:val="0082620B"/>
    <w:rsid w:val="008270DF"/>
    <w:rsid w:val="00827555"/>
    <w:rsid w:val="00831FD8"/>
    <w:rsid w:val="00831FFB"/>
    <w:rsid w:val="00832534"/>
    <w:rsid w:val="00833292"/>
    <w:rsid w:val="008334C7"/>
    <w:rsid w:val="00833627"/>
    <w:rsid w:val="00833E53"/>
    <w:rsid w:val="00834496"/>
    <w:rsid w:val="00834586"/>
    <w:rsid w:val="0083545D"/>
    <w:rsid w:val="00836F9D"/>
    <w:rsid w:val="00837331"/>
    <w:rsid w:val="00837AB0"/>
    <w:rsid w:val="0084100D"/>
    <w:rsid w:val="00841D74"/>
    <w:rsid w:val="00842E15"/>
    <w:rsid w:val="0084361B"/>
    <w:rsid w:val="008438D3"/>
    <w:rsid w:val="008449CF"/>
    <w:rsid w:val="00844FD3"/>
    <w:rsid w:val="00845430"/>
    <w:rsid w:val="0084625E"/>
    <w:rsid w:val="00846A08"/>
    <w:rsid w:val="00847190"/>
    <w:rsid w:val="00850124"/>
    <w:rsid w:val="0085143F"/>
    <w:rsid w:val="008515E6"/>
    <w:rsid w:val="00851E16"/>
    <w:rsid w:val="008529CE"/>
    <w:rsid w:val="0085417E"/>
    <w:rsid w:val="008546C3"/>
    <w:rsid w:val="0085542D"/>
    <w:rsid w:val="00855685"/>
    <w:rsid w:val="00855835"/>
    <w:rsid w:val="00855A55"/>
    <w:rsid w:val="00855BCE"/>
    <w:rsid w:val="00856964"/>
    <w:rsid w:val="008573CC"/>
    <w:rsid w:val="0085750E"/>
    <w:rsid w:val="00857870"/>
    <w:rsid w:val="00860387"/>
    <w:rsid w:val="008614CD"/>
    <w:rsid w:val="008620A0"/>
    <w:rsid w:val="0086322F"/>
    <w:rsid w:val="008644FD"/>
    <w:rsid w:val="00865CD5"/>
    <w:rsid w:val="00866052"/>
    <w:rsid w:val="008667C2"/>
    <w:rsid w:val="00866C43"/>
    <w:rsid w:val="008709EE"/>
    <w:rsid w:val="00871464"/>
    <w:rsid w:val="0087211A"/>
    <w:rsid w:val="008726A0"/>
    <w:rsid w:val="008730AA"/>
    <w:rsid w:val="00875336"/>
    <w:rsid w:val="00876A4A"/>
    <w:rsid w:val="00877218"/>
    <w:rsid w:val="00877D91"/>
    <w:rsid w:val="00881E73"/>
    <w:rsid w:val="00882E6F"/>
    <w:rsid w:val="00882F6E"/>
    <w:rsid w:val="00883556"/>
    <w:rsid w:val="0088547E"/>
    <w:rsid w:val="00885707"/>
    <w:rsid w:val="008862E8"/>
    <w:rsid w:val="00886D0F"/>
    <w:rsid w:val="00886FD6"/>
    <w:rsid w:val="00892B39"/>
    <w:rsid w:val="00892BFF"/>
    <w:rsid w:val="00892F9D"/>
    <w:rsid w:val="00893BE7"/>
    <w:rsid w:val="00896169"/>
    <w:rsid w:val="00896D75"/>
    <w:rsid w:val="00897101"/>
    <w:rsid w:val="00897E61"/>
    <w:rsid w:val="008A1389"/>
    <w:rsid w:val="008A1CCE"/>
    <w:rsid w:val="008A2274"/>
    <w:rsid w:val="008A22A0"/>
    <w:rsid w:val="008A2332"/>
    <w:rsid w:val="008A260B"/>
    <w:rsid w:val="008A2DD0"/>
    <w:rsid w:val="008A381D"/>
    <w:rsid w:val="008A38C8"/>
    <w:rsid w:val="008A4000"/>
    <w:rsid w:val="008A4643"/>
    <w:rsid w:val="008A518E"/>
    <w:rsid w:val="008A51B3"/>
    <w:rsid w:val="008A51D8"/>
    <w:rsid w:val="008A53C9"/>
    <w:rsid w:val="008A556E"/>
    <w:rsid w:val="008A59BD"/>
    <w:rsid w:val="008A5D57"/>
    <w:rsid w:val="008A678A"/>
    <w:rsid w:val="008A715C"/>
    <w:rsid w:val="008A7311"/>
    <w:rsid w:val="008B0033"/>
    <w:rsid w:val="008B015D"/>
    <w:rsid w:val="008B0B33"/>
    <w:rsid w:val="008B197F"/>
    <w:rsid w:val="008B22B9"/>
    <w:rsid w:val="008B3278"/>
    <w:rsid w:val="008B3E87"/>
    <w:rsid w:val="008B42E5"/>
    <w:rsid w:val="008B46E8"/>
    <w:rsid w:val="008B5B2D"/>
    <w:rsid w:val="008C0A84"/>
    <w:rsid w:val="008C1761"/>
    <w:rsid w:val="008C1A66"/>
    <w:rsid w:val="008C28E5"/>
    <w:rsid w:val="008C3C7C"/>
    <w:rsid w:val="008C3D50"/>
    <w:rsid w:val="008C3EEA"/>
    <w:rsid w:val="008C500E"/>
    <w:rsid w:val="008C57F0"/>
    <w:rsid w:val="008C5B9B"/>
    <w:rsid w:val="008C758D"/>
    <w:rsid w:val="008C77A8"/>
    <w:rsid w:val="008C796F"/>
    <w:rsid w:val="008D02A1"/>
    <w:rsid w:val="008D0A87"/>
    <w:rsid w:val="008D0EF2"/>
    <w:rsid w:val="008D116C"/>
    <w:rsid w:val="008D182B"/>
    <w:rsid w:val="008D1C16"/>
    <w:rsid w:val="008D2B6B"/>
    <w:rsid w:val="008D2D3E"/>
    <w:rsid w:val="008D348F"/>
    <w:rsid w:val="008D37ED"/>
    <w:rsid w:val="008D3A0F"/>
    <w:rsid w:val="008D43DA"/>
    <w:rsid w:val="008D5433"/>
    <w:rsid w:val="008D6B43"/>
    <w:rsid w:val="008E0640"/>
    <w:rsid w:val="008E0C13"/>
    <w:rsid w:val="008E12B0"/>
    <w:rsid w:val="008E140A"/>
    <w:rsid w:val="008E16FE"/>
    <w:rsid w:val="008E2BDF"/>
    <w:rsid w:val="008E4448"/>
    <w:rsid w:val="008E5B73"/>
    <w:rsid w:val="008E6026"/>
    <w:rsid w:val="008E7A64"/>
    <w:rsid w:val="008E7AB1"/>
    <w:rsid w:val="008F0747"/>
    <w:rsid w:val="008F1009"/>
    <w:rsid w:val="008F1436"/>
    <w:rsid w:val="008F1601"/>
    <w:rsid w:val="008F1A5E"/>
    <w:rsid w:val="008F237E"/>
    <w:rsid w:val="008F24B6"/>
    <w:rsid w:val="008F24E1"/>
    <w:rsid w:val="008F2DF2"/>
    <w:rsid w:val="008F4CE6"/>
    <w:rsid w:val="008F660B"/>
    <w:rsid w:val="008F7D08"/>
    <w:rsid w:val="00900164"/>
    <w:rsid w:val="0090055B"/>
    <w:rsid w:val="00900833"/>
    <w:rsid w:val="00901939"/>
    <w:rsid w:val="00901A7F"/>
    <w:rsid w:val="00901AE5"/>
    <w:rsid w:val="009025C3"/>
    <w:rsid w:val="009033FB"/>
    <w:rsid w:val="00903673"/>
    <w:rsid w:val="00903A36"/>
    <w:rsid w:val="00903A6E"/>
    <w:rsid w:val="00903A94"/>
    <w:rsid w:val="00903E6C"/>
    <w:rsid w:val="00903FB5"/>
    <w:rsid w:val="0090497E"/>
    <w:rsid w:val="00905835"/>
    <w:rsid w:val="00905B50"/>
    <w:rsid w:val="00905F9D"/>
    <w:rsid w:val="00906A84"/>
    <w:rsid w:val="00906F3C"/>
    <w:rsid w:val="00907074"/>
    <w:rsid w:val="00911E84"/>
    <w:rsid w:val="00912D4B"/>
    <w:rsid w:val="00913C32"/>
    <w:rsid w:val="00913E39"/>
    <w:rsid w:val="00914CC3"/>
    <w:rsid w:val="00914D58"/>
    <w:rsid w:val="0091626F"/>
    <w:rsid w:val="00916328"/>
    <w:rsid w:val="00917360"/>
    <w:rsid w:val="009200FE"/>
    <w:rsid w:val="00920636"/>
    <w:rsid w:val="00920A8D"/>
    <w:rsid w:val="00921439"/>
    <w:rsid w:val="0092161B"/>
    <w:rsid w:val="00921AD6"/>
    <w:rsid w:val="00922094"/>
    <w:rsid w:val="00922C21"/>
    <w:rsid w:val="009235E2"/>
    <w:rsid w:val="00923F43"/>
    <w:rsid w:val="00925139"/>
    <w:rsid w:val="009269EB"/>
    <w:rsid w:val="0092733B"/>
    <w:rsid w:val="009273E2"/>
    <w:rsid w:val="00927B33"/>
    <w:rsid w:val="00930027"/>
    <w:rsid w:val="00931021"/>
    <w:rsid w:val="009312C7"/>
    <w:rsid w:val="0093174A"/>
    <w:rsid w:val="00931BDA"/>
    <w:rsid w:val="00933515"/>
    <w:rsid w:val="009339D2"/>
    <w:rsid w:val="00933C96"/>
    <w:rsid w:val="00933DEF"/>
    <w:rsid w:val="00933DF8"/>
    <w:rsid w:val="00933FE8"/>
    <w:rsid w:val="009346B5"/>
    <w:rsid w:val="0093512F"/>
    <w:rsid w:val="00935AD8"/>
    <w:rsid w:val="0093728B"/>
    <w:rsid w:val="009377AF"/>
    <w:rsid w:val="00937AB9"/>
    <w:rsid w:val="00937CAB"/>
    <w:rsid w:val="009403E3"/>
    <w:rsid w:val="009406A3"/>
    <w:rsid w:val="00940933"/>
    <w:rsid w:val="00940ECE"/>
    <w:rsid w:val="009410A5"/>
    <w:rsid w:val="00941423"/>
    <w:rsid w:val="00941796"/>
    <w:rsid w:val="00942553"/>
    <w:rsid w:val="00942A36"/>
    <w:rsid w:val="00943077"/>
    <w:rsid w:val="0094376D"/>
    <w:rsid w:val="009443D3"/>
    <w:rsid w:val="0094449C"/>
    <w:rsid w:val="009454DA"/>
    <w:rsid w:val="00945586"/>
    <w:rsid w:val="009464D5"/>
    <w:rsid w:val="009469AF"/>
    <w:rsid w:val="009474FF"/>
    <w:rsid w:val="00951917"/>
    <w:rsid w:val="00951A30"/>
    <w:rsid w:val="009536D8"/>
    <w:rsid w:val="009537C8"/>
    <w:rsid w:val="0095398D"/>
    <w:rsid w:val="009567DC"/>
    <w:rsid w:val="00956948"/>
    <w:rsid w:val="00960BA8"/>
    <w:rsid w:val="0096179A"/>
    <w:rsid w:val="00961825"/>
    <w:rsid w:val="0096214C"/>
    <w:rsid w:val="0096214F"/>
    <w:rsid w:val="0096254B"/>
    <w:rsid w:val="009627BA"/>
    <w:rsid w:val="009631FC"/>
    <w:rsid w:val="0096327A"/>
    <w:rsid w:val="00964682"/>
    <w:rsid w:val="00964B3D"/>
    <w:rsid w:val="0096564D"/>
    <w:rsid w:val="00965671"/>
    <w:rsid w:val="00966AA5"/>
    <w:rsid w:val="0096731E"/>
    <w:rsid w:val="00967891"/>
    <w:rsid w:val="00970891"/>
    <w:rsid w:val="0097163D"/>
    <w:rsid w:val="009727CD"/>
    <w:rsid w:val="009735C5"/>
    <w:rsid w:val="00973FEC"/>
    <w:rsid w:val="0097457D"/>
    <w:rsid w:val="0097465B"/>
    <w:rsid w:val="00975660"/>
    <w:rsid w:val="009764F2"/>
    <w:rsid w:val="009766E8"/>
    <w:rsid w:val="009767B6"/>
    <w:rsid w:val="00976EF3"/>
    <w:rsid w:val="009772D1"/>
    <w:rsid w:val="00977419"/>
    <w:rsid w:val="00980E5A"/>
    <w:rsid w:val="00980EC8"/>
    <w:rsid w:val="00980F03"/>
    <w:rsid w:val="0098129E"/>
    <w:rsid w:val="00981F12"/>
    <w:rsid w:val="0098204D"/>
    <w:rsid w:val="0098312C"/>
    <w:rsid w:val="00983950"/>
    <w:rsid w:val="00983E27"/>
    <w:rsid w:val="009847BF"/>
    <w:rsid w:val="00984D05"/>
    <w:rsid w:val="00985FBE"/>
    <w:rsid w:val="00986882"/>
    <w:rsid w:val="00987031"/>
    <w:rsid w:val="009873C1"/>
    <w:rsid w:val="00987517"/>
    <w:rsid w:val="00987A9E"/>
    <w:rsid w:val="0099016A"/>
    <w:rsid w:val="009907E1"/>
    <w:rsid w:val="009915A1"/>
    <w:rsid w:val="009918E9"/>
    <w:rsid w:val="00994091"/>
    <w:rsid w:val="0099439C"/>
    <w:rsid w:val="0099489D"/>
    <w:rsid w:val="0099506A"/>
    <w:rsid w:val="009952C1"/>
    <w:rsid w:val="00995690"/>
    <w:rsid w:val="00996B45"/>
    <w:rsid w:val="00997027"/>
    <w:rsid w:val="009971B4"/>
    <w:rsid w:val="00997649"/>
    <w:rsid w:val="0099773C"/>
    <w:rsid w:val="00997ACE"/>
    <w:rsid w:val="009A084E"/>
    <w:rsid w:val="009A0D9A"/>
    <w:rsid w:val="009A3046"/>
    <w:rsid w:val="009A3309"/>
    <w:rsid w:val="009A3CDC"/>
    <w:rsid w:val="009A4321"/>
    <w:rsid w:val="009A49CB"/>
    <w:rsid w:val="009A4B53"/>
    <w:rsid w:val="009A5289"/>
    <w:rsid w:val="009A589B"/>
    <w:rsid w:val="009A5BED"/>
    <w:rsid w:val="009A5D89"/>
    <w:rsid w:val="009A640D"/>
    <w:rsid w:val="009B0267"/>
    <w:rsid w:val="009B0319"/>
    <w:rsid w:val="009B18D4"/>
    <w:rsid w:val="009B20B6"/>
    <w:rsid w:val="009B2927"/>
    <w:rsid w:val="009B2D59"/>
    <w:rsid w:val="009B360C"/>
    <w:rsid w:val="009B41C6"/>
    <w:rsid w:val="009B4B00"/>
    <w:rsid w:val="009B51C8"/>
    <w:rsid w:val="009B5E09"/>
    <w:rsid w:val="009B6363"/>
    <w:rsid w:val="009B7406"/>
    <w:rsid w:val="009B7539"/>
    <w:rsid w:val="009C0E53"/>
    <w:rsid w:val="009C1190"/>
    <w:rsid w:val="009C129C"/>
    <w:rsid w:val="009C13BC"/>
    <w:rsid w:val="009C3003"/>
    <w:rsid w:val="009C3B35"/>
    <w:rsid w:val="009C44B9"/>
    <w:rsid w:val="009C47EB"/>
    <w:rsid w:val="009C4A61"/>
    <w:rsid w:val="009C59E7"/>
    <w:rsid w:val="009D1D88"/>
    <w:rsid w:val="009D3037"/>
    <w:rsid w:val="009D4469"/>
    <w:rsid w:val="009D4AE1"/>
    <w:rsid w:val="009D72E5"/>
    <w:rsid w:val="009D73BD"/>
    <w:rsid w:val="009D789D"/>
    <w:rsid w:val="009E08D9"/>
    <w:rsid w:val="009E1334"/>
    <w:rsid w:val="009E2918"/>
    <w:rsid w:val="009E2B37"/>
    <w:rsid w:val="009E3862"/>
    <w:rsid w:val="009E40E6"/>
    <w:rsid w:val="009E4975"/>
    <w:rsid w:val="009E4B0B"/>
    <w:rsid w:val="009E520F"/>
    <w:rsid w:val="009E5E47"/>
    <w:rsid w:val="009E647A"/>
    <w:rsid w:val="009E6950"/>
    <w:rsid w:val="009E6977"/>
    <w:rsid w:val="009E6EC0"/>
    <w:rsid w:val="009E7616"/>
    <w:rsid w:val="009E7FBC"/>
    <w:rsid w:val="009F0297"/>
    <w:rsid w:val="009F04EB"/>
    <w:rsid w:val="009F0D91"/>
    <w:rsid w:val="009F1102"/>
    <w:rsid w:val="009F1F14"/>
    <w:rsid w:val="009F241D"/>
    <w:rsid w:val="009F2B9F"/>
    <w:rsid w:val="009F38A3"/>
    <w:rsid w:val="009F3A7A"/>
    <w:rsid w:val="009F45E0"/>
    <w:rsid w:val="009F4A97"/>
    <w:rsid w:val="009F6400"/>
    <w:rsid w:val="009F64DE"/>
    <w:rsid w:val="009F6B09"/>
    <w:rsid w:val="00A025DE"/>
    <w:rsid w:val="00A0286F"/>
    <w:rsid w:val="00A029CB"/>
    <w:rsid w:val="00A02C35"/>
    <w:rsid w:val="00A04035"/>
    <w:rsid w:val="00A040A1"/>
    <w:rsid w:val="00A04FFC"/>
    <w:rsid w:val="00A05899"/>
    <w:rsid w:val="00A0654B"/>
    <w:rsid w:val="00A06BEC"/>
    <w:rsid w:val="00A070F5"/>
    <w:rsid w:val="00A07152"/>
    <w:rsid w:val="00A07188"/>
    <w:rsid w:val="00A0749D"/>
    <w:rsid w:val="00A07D4C"/>
    <w:rsid w:val="00A07E6E"/>
    <w:rsid w:val="00A10166"/>
    <w:rsid w:val="00A103DB"/>
    <w:rsid w:val="00A10A0A"/>
    <w:rsid w:val="00A10F8F"/>
    <w:rsid w:val="00A10FF5"/>
    <w:rsid w:val="00A113E8"/>
    <w:rsid w:val="00A11C0F"/>
    <w:rsid w:val="00A122D7"/>
    <w:rsid w:val="00A13067"/>
    <w:rsid w:val="00A135EF"/>
    <w:rsid w:val="00A13832"/>
    <w:rsid w:val="00A138E3"/>
    <w:rsid w:val="00A13AC2"/>
    <w:rsid w:val="00A1418C"/>
    <w:rsid w:val="00A148B8"/>
    <w:rsid w:val="00A159A6"/>
    <w:rsid w:val="00A15FF3"/>
    <w:rsid w:val="00A16FC4"/>
    <w:rsid w:val="00A20157"/>
    <w:rsid w:val="00A2069C"/>
    <w:rsid w:val="00A21225"/>
    <w:rsid w:val="00A2131B"/>
    <w:rsid w:val="00A2374B"/>
    <w:rsid w:val="00A23D35"/>
    <w:rsid w:val="00A24507"/>
    <w:rsid w:val="00A262E5"/>
    <w:rsid w:val="00A26AED"/>
    <w:rsid w:val="00A26B8C"/>
    <w:rsid w:val="00A2717C"/>
    <w:rsid w:val="00A27B04"/>
    <w:rsid w:val="00A31035"/>
    <w:rsid w:val="00A31605"/>
    <w:rsid w:val="00A31A9B"/>
    <w:rsid w:val="00A32526"/>
    <w:rsid w:val="00A32658"/>
    <w:rsid w:val="00A3430A"/>
    <w:rsid w:val="00A34473"/>
    <w:rsid w:val="00A34619"/>
    <w:rsid w:val="00A3481E"/>
    <w:rsid w:val="00A34BD2"/>
    <w:rsid w:val="00A34D9B"/>
    <w:rsid w:val="00A35CC0"/>
    <w:rsid w:val="00A362C0"/>
    <w:rsid w:val="00A3631E"/>
    <w:rsid w:val="00A37C18"/>
    <w:rsid w:val="00A40184"/>
    <w:rsid w:val="00A40A19"/>
    <w:rsid w:val="00A40ED3"/>
    <w:rsid w:val="00A415FD"/>
    <w:rsid w:val="00A41A8E"/>
    <w:rsid w:val="00A422EF"/>
    <w:rsid w:val="00A424D0"/>
    <w:rsid w:val="00A42663"/>
    <w:rsid w:val="00A431FF"/>
    <w:rsid w:val="00A45186"/>
    <w:rsid w:val="00A4641A"/>
    <w:rsid w:val="00A468D1"/>
    <w:rsid w:val="00A47074"/>
    <w:rsid w:val="00A47FDB"/>
    <w:rsid w:val="00A5004E"/>
    <w:rsid w:val="00A5088B"/>
    <w:rsid w:val="00A5088F"/>
    <w:rsid w:val="00A50ABB"/>
    <w:rsid w:val="00A50B94"/>
    <w:rsid w:val="00A51151"/>
    <w:rsid w:val="00A519CE"/>
    <w:rsid w:val="00A527E3"/>
    <w:rsid w:val="00A529B4"/>
    <w:rsid w:val="00A52B8E"/>
    <w:rsid w:val="00A55442"/>
    <w:rsid w:val="00A56730"/>
    <w:rsid w:val="00A56855"/>
    <w:rsid w:val="00A579D6"/>
    <w:rsid w:val="00A57C7B"/>
    <w:rsid w:val="00A6049D"/>
    <w:rsid w:val="00A615E5"/>
    <w:rsid w:val="00A61B6B"/>
    <w:rsid w:val="00A628CA"/>
    <w:rsid w:val="00A63428"/>
    <w:rsid w:val="00A64416"/>
    <w:rsid w:val="00A6484E"/>
    <w:rsid w:val="00A655AD"/>
    <w:rsid w:val="00A65EC7"/>
    <w:rsid w:val="00A665E2"/>
    <w:rsid w:val="00A668F8"/>
    <w:rsid w:val="00A6748D"/>
    <w:rsid w:val="00A70030"/>
    <w:rsid w:val="00A713D3"/>
    <w:rsid w:val="00A719F5"/>
    <w:rsid w:val="00A720DA"/>
    <w:rsid w:val="00A72811"/>
    <w:rsid w:val="00A729B3"/>
    <w:rsid w:val="00A729F8"/>
    <w:rsid w:val="00A76682"/>
    <w:rsid w:val="00A76AC2"/>
    <w:rsid w:val="00A77496"/>
    <w:rsid w:val="00A77EA1"/>
    <w:rsid w:val="00A80E9D"/>
    <w:rsid w:val="00A81C52"/>
    <w:rsid w:val="00A81CA5"/>
    <w:rsid w:val="00A836ED"/>
    <w:rsid w:val="00A83F1B"/>
    <w:rsid w:val="00A851E7"/>
    <w:rsid w:val="00A858CD"/>
    <w:rsid w:val="00A8657B"/>
    <w:rsid w:val="00A8686F"/>
    <w:rsid w:val="00A86B1B"/>
    <w:rsid w:val="00A86D66"/>
    <w:rsid w:val="00A9039A"/>
    <w:rsid w:val="00A9043E"/>
    <w:rsid w:val="00A909D9"/>
    <w:rsid w:val="00A915F0"/>
    <w:rsid w:val="00A91CD3"/>
    <w:rsid w:val="00A91D1D"/>
    <w:rsid w:val="00A92B49"/>
    <w:rsid w:val="00A93613"/>
    <w:rsid w:val="00A94052"/>
    <w:rsid w:val="00A94888"/>
    <w:rsid w:val="00A956BD"/>
    <w:rsid w:val="00A95CEF"/>
    <w:rsid w:val="00A9689C"/>
    <w:rsid w:val="00A96A72"/>
    <w:rsid w:val="00A96C8F"/>
    <w:rsid w:val="00A9731A"/>
    <w:rsid w:val="00A97618"/>
    <w:rsid w:val="00AA0F13"/>
    <w:rsid w:val="00AA1194"/>
    <w:rsid w:val="00AA2456"/>
    <w:rsid w:val="00AA2CC9"/>
    <w:rsid w:val="00AA33CB"/>
    <w:rsid w:val="00AA5A41"/>
    <w:rsid w:val="00AA7537"/>
    <w:rsid w:val="00AA7C5C"/>
    <w:rsid w:val="00AB0D6F"/>
    <w:rsid w:val="00AB0FB2"/>
    <w:rsid w:val="00AB1049"/>
    <w:rsid w:val="00AB1C77"/>
    <w:rsid w:val="00AB3E9A"/>
    <w:rsid w:val="00AB3FCB"/>
    <w:rsid w:val="00AB48FB"/>
    <w:rsid w:val="00AB4912"/>
    <w:rsid w:val="00AB49E6"/>
    <w:rsid w:val="00AB5224"/>
    <w:rsid w:val="00AB5CC7"/>
    <w:rsid w:val="00AB65B0"/>
    <w:rsid w:val="00AB6A45"/>
    <w:rsid w:val="00AB6AB2"/>
    <w:rsid w:val="00AB7F36"/>
    <w:rsid w:val="00AC0003"/>
    <w:rsid w:val="00AC0330"/>
    <w:rsid w:val="00AC08A9"/>
    <w:rsid w:val="00AC1E38"/>
    <w:rsid w:val="00AC3D39"/>
    <w:rsid w:val="00AC478C"/>
    <w:rsid w:val="00AC6352"/>
    <w:rsid w:val="00AC656C"/>
    <w:rsid w:val="00AC6EB5"/>
    <w:rsid w:val="00AC7A42"/>
    <w:rsid w:val="00AC7FA6"/>
    <w:rsid w:val="00AD081E"/>
    <w:rsid w:val="00AD0842"/>
    <w:rsid w:val="00AD2CF0"/>
    <w:rsid w:val="00AD3412"/>
    <w:rsid w:val="00AD3EAA"/>
    <w:rsid w:val="00AD4E97"/>
    <w:rsid w:val="00AD50B6"/>
    <w:rsid w:val="00AD551B"/>
    <w:rsid w:val="00AD5835"/>
    <w:rsid w:val="00AD5BE9"/>
    <w:rsid w:val="00AD663D"/>
    <w:rsid w:val="00AD6E51"/>
    <w:rsid w:val="00AD70B8"/>
    <w:rsid w:val="00AD74BB"/>
    <w:rsid w:val="00AD778D"/>
    <w:rsid w:val="00AE0FAF"/>
    <w:rsid w:val="00AE1228"/>
    <w:rsid w:val="00AE1A9D"/>
    <w:rsid w:val="00AE2C5D"/>
    <w:rsid w:val="00AE2C6E"/>
    <w:rsid w:val="00AE38F3"/>
    <w:rsid w:val="00AE402F"/>
    <w:rsid w:val="00AE43DF"/>
    <w:rsid w:val="00AE44E4"/>
    <w:rsid w:val="00AE460E"/>
    <w:rsid w:val="00AE46AB"/>
    <w:rsid w:val="00AE47F4"/>
    <w:rsid w:val="00AE4A95"/>
    <w:rsid w:val="00AE587C"/>
    <w:rsid w:val="00AE73C4"/>
    <w:rsid w:val="00AE7FAF"/>
    <w:rsid w:val="00AF042B"/>
    <w:rsid w:val="00AF1665"/>
    <w:rsid w:val="00AF221B"/>
    <w:rsid w:val="00AF24E8"/>
    <w:rsid w:val="00AF286E"/>
    <w:rsid w:val="00AF34D5"/>
    <w:rsid w:val="00AF39EE"/>
    <w:rsid w:val="00AF3AFD"/>
    <w:rsid w:val="00AF472B"/>
    <w:rsid w:val="00AF528D"/>
    <w:rsid w:val="00AF72CE"/>
    <w:rsid w:val="00B0228D"/>
    <w:rsid w:val="00B02887"/>
    <w:rsid w:val="00B02CA6"/>
    <w:rsid w:val="00B02E35"/>
    <w:rsid w:val="00B0356D"/>
    <w:rsid w:val="00B03BAE"/>
    <w:rsid w:val="00B0456A"/>
    <w:rsid w:val="00B046D7"/>
    <w:rsid w:val="00B04B8C"/>
    <w:rsid w:val="00B04F76"/>
    <w:rsid w:val="00B05087"/>
    <w:rsid w:val="00B068D1"/>
    <w:rsid w:val="00B07519"/>
    <w:rsid w:val="00B10234"/>
    <w:rsid w:val="00B11400"/>
    <w:rsid w:val="00B119D8"/>
    <w:rsid w:val="00B136BD"/>
    <w:rsid w:val="00B13B47"/>
    <w:rsid w:val="00B14EBB"/>
    <w:rsid w:val="00B15C52"/>
    <w:rsid w:val="00B1628F"/>
    <w:rsid w:val="00B171C5"/>
    <w:rsid w:val="00B20D3F"/>
    <w:rsid w:val="00B21532"/>
    <w:rsid w:val="00B22EF1"/>
    <w:rsid w:val="00B24490"/>
    <w:rsid w:val="00B24498"/>
    <w:rsid w:val="00B24640"/>
    <w:rsid w:val="00B24A25"/>
    <w:rsid w:val="00B256CB"/>
    <w:rsid w:val="00B26D6C"/>
    <w:rsid w:val="00B27A1B"/>
    <w:rsid w:val="00B27DD4"/>
    <w:rsid w:val="00B30912"/>
    <w:rsid w:val="00B31055"/>
    <w:rsid w:val="00B31249"/>
    <w:rsid w:val="00B3292E"/>
    <w:rsid w:val="00B33168"/>
    <w:rsid w:val="00B33315"/>
    <w:rsid w:val="00B338CE"/>
    <w:rsid w:val="00B339BE"/>
    <w:rsid w:val="00B35EB6"/>
    <w:rsid w:val="00B36247"/>
    <w:rsid w:val="00B363C0"/>
    <w:rsid w:val="00B36706"/>
    <w:rsid w:val="00B367CF"/>
    <w:rsid w:val="00B36FAD"/>
    <w:rsid w:val="00B3764F"/>
    <w:rsid w:val="00B40C0F"/>
    <w:rsid w:val="00B41C6E"/>
    <w:rsid w:val="00B41D49"/>
    <w:rsid w:val="00B421C6"/>
    <w:rsid w:val="00B42FD7"/>
    <w:rsid w:val="00B43229"/>
    <w:rsid w:val="00B434DB"/>
    <w:rsid w:val="00B44683"/>
    <w:rsid w:val="00B45402"/>
    <w:rsid w:val="00B456A1"/>
    <w:rsid w:val="00B45C39"/>
    <w:rsid w:val="00B46E44"/>
    <w:rsid w:val="00B473E8"/>
    <w:rsid w:val="00B47E9C"/>
    <w:rsid w:val="00B50BD0"/>
    <w:rsid w:val="00B52C49"/>
    <w:rsid w:val="00B5337E"/>
    <w:rsid w:val="00B533AD"/>
    <w:rsid w:val="00B533D7"/>
    <w:rsid w:val="00B53549"/>
    <w:rsid w:val="00B5390B"/>
    <w:rsid w:val="00B539EC"/>
    <w:rsid w:val="00B53AF3"/>
    <w:rsid w:val="00B54A17"/>
    <w:rsid w:val="00B5515D"/>
    <w:rsid w:val="00B55667"/>
    <w:rsid w:val="00B55CE0"/>
    <w:rsid w:val="00B578D0"/>
    <w:rsid w:val="00B61A2E"/>
    <w:rsid w:val="00B61BD6"/>
    <w:rsid w:val="00B62368"/>
    <w:rsid w:val="00B63170"/>
    <w:rsid w:val="00B643DB"/>
    <w:rsid w:val="00B65784"/>
    <w:rsid w:val="00B66B3D"/>
    <w:rsid w:val="00B66BAF"/>
    <w:rsid w:val="00B6719A"/>
    <w:rsid w:val="00B67C5F"/>
    <w:rsid w:val="00B7096B"/>
    <w:rsid w:val="00B720FA"/>
    <w:rsid w:val="00B73C72"/>
    <w:rsid w:val="00B73F79"/>
    <w:rsid w:val="00B74E32"/>
    <w:rsid w:val="00B751A1"/>
    <w:rsid w:val="00B7525A"/>
    <w:rsid w:val="00B759CC"/>
    <w:rsid w:val="00B77518"/>
    <w:rsid w:val="00B80856"/>
    <w:rsid w:val="00B82335"/>
    <w:rsid w:val="00B82B34"/>
    <w:rsid w:val="00B84130"/>
    <w:rsid w:val="00B84A82"/>
    <w:rsid w:val="00B84EE2"/>
    <w:rsid w:val="00B8595E"/>
    <w:rsid w:val="00B85B4D"/>
    <w:rsid w:val="00B864FB"/>
    <w:rsid w:val="00B8740F"/>
    <w:rsid w:val="00B87764"/>
    <w:rsid w:val="00B879D1"/>
    <w:rsid w:val="00B87E3B"/>
    <w:rsid w:val="00B90ECA"/>
    <w:rsid w:val="00B9250C"/>
    <w:rsid w:val="00B92BD0"/>
    <w:rsid w:val="00B92E6B"/>
    <w:rsid w:val="00B92ED4"/>
    <w:rsid w:val="00B9375E"/>
    <w:rsid w:val="00B94123"/>
    <w:rsid w:val="00B943EF"/>
    <w:rsid w:val="00B95173"/>
    <w:rsid w:val="00B95581"/>
    <w:rsid w:val="00B95B12"/>
    <w:rsid w:val="00B9644E"/>
    <w:rsid w:val="00B966E7"/>
    <w:rsid w:val="00B96B8B"/>
    <w:rsid w:val="00B96E4E"/>
    <w:rsid w:val="00B96EAE"/>
    <w:rsid w:val="00B97294"/>
    <w:rsid w:val="00B9770D"/>
    <w:rsid w:val="00B97D0A"/>
    <w:rsid w:val="00BA00A1"/>
    <w:rsid w:val="00BA0474"/>
    <w:rsid w:val="00BA066B"/>
    <w:rsid w:val="00BA1F29"/>
    <w:rsid w:val="00BA3B66"/>
    <w:rsid w:val="00BA3D4E"/>
    <w:rsid w:val="00BA53DE"/>
    <w:rsid w:val="00BA5CDF"/>
    <w:rsid w:val="00BA79CC"/>
    <w:rsid w:val="00BB0341"/>
    <w:rsid w:val="00BB04C1"/>
    <w:rsid w:val="00BB0A99"/>
    <w:rsid w:val="00BB0AF1"/>
    <w:rsid w:val="00BB0F49"/>
    <w:rsid w:val="00BB262A"/>
    <w:rsid w:val="00BB332A"/>
    <w:rsid w:val="00BB3E6E"/>
    <w:rsid w:val="00BB4D05"/>
    <w:rsid w:val="00BB4EB6"/>
    <w:rsid w:val="00BB5AF8"/>
    <w:rsid w:val="00BB65A9"/>
    <w:rsid w:val="00BB74CF"/>
    <w:rsid w:val="00BB7BE1"/>
    <w:rsid w:val="00BB7EA5"/>
    <w:rsid w:val="00BC07CD"/>
    <w:rsid w:val="00BC1562"/>
    <w:rsid w:val="00BC1D5B"/>
    <w:rsid w:val="00BC2492"/>
    <w:rsid w:val="00BC293A"/>
    <w:rsid w:val="00BC338B"/>
    <w:rsid w:val="00BC38C1"/>
    <w:rsid w:val="00BC3F27"/>
    <w:rsid w:val="00BC5B4B"/>
    <w:rsid w:val="00BC5DCC"/>
    <w:rsid w:val="00BC63B4"/>
    <w:rsid w:val="00BC64C3"/>
    <w:rsid w:val="00BC6DBB"/>
    <w:rsid w:val="00BC6FE8"/>
    <w:rsid w:val="00BD0CA2"/>
    <w:rsid w:val="00BD165D"/>
    <w:rsid w:val="00BD185E"/>
    <w:rsid w:val="00BD3106"/>
    <w:rsid w:val="00BD4593"/>
    <w:rsid w:val="00BD4E2A"/>
    <w:rsid w:val="00BD4FA4"/>
    <w:rsid w:val="00BD5D83"/>
    <w:rsid w:val="00BD5E74"/>
    <w:rsid w:val="00BD6E5D"/>
    <w:rsid w:val="00BD75FA"/>
    <w:rsid w:val="00BD7713"/>
    <w:rsid w:val="00BD7780"/>
    <w:rsid w:val="00BE1004"/>
    <w:rsid w:val="00BE1E22"/>
    <w:rsid w:val="00BE5266"/>
    <w:rsid w:val="00BE5358"/>
    <w:rsid w:val="00BE5E9A"/>
    <w:rsid w:val="00BE6C4D"/>
    <w:rsid w:val="00BE7635"/>
    <w:rsid w:val="00BE79EE"/>
    <w:rsid w:val="00BF0644"/>
    <w:rsid w:val="00BF1ABB"/>
    <w:rsid w:val="00BF1BA3"/>
    <w:rsid w:val="00BF2A65"/>
    <w:rsid w:val="00BF5071"/>
    <w:rsid w:val="00BF50C1"/>
    <w:rsid w:val="00BF5FBB"/>
    <w:rsid w:val="00C000B1"/>
    <w:rsid w:val="00C00845"/>
    <w:rsid w:val="00C01517"/>
    <w:rsid w:val="00C02070"/>
    <w:rsid w:val="00C03EF3"/>
    <w:rsid w:val="00C0411B"/>
    <w:rsid w:val="00C04B89"/>
    <w:rsid w:val="00C055EC"/>
    <w:rsid w:val="00C059D6"/>
    <w:rsid w:val="00C06075"/>
    <w:rsid w:val="00C06E80"/>
    <w:rsid w:val="00C07AA4"/>
    <w:rsid w:val="00C106DF"/>
    <w:rsid w:val="00C11890"/>
    <w:rsid w:val="00C11DFF"/>
    <w:rsid w:val="00C123CE"/>
    <w:rsid w:val="00C13036"/>
    <w:rsid w:val="00C1385A"/>
    <w:rsid w:val="00C1431A"/>
    <w:rsid w:val="00C14739"/>
    <w:rsid w:val="00C14C82"/>
    <w:rsid w:val="00C151A5"/>
    <w:rsid w:val="00C15380"/>
    <w:rsid w:val="00C1573D"/>
    <w:rsid w:val="00C161BB"/>
    <w:rsid w:val="00C16431"/>
    <w:rsid w:val="00C1724B"/>
    <w:rsid w:val="00C173C0"/>
    <w:rsid w:val="00C17683"/>
    <w:rsid w:val="00C179F8"/>
    <w:rsid w:val="00C17BD5"/>
    <w:rsid w:val="00C17E75"/>
    <w:rsid w:val="00C20164"/>
    <w:rsid w:val="00C21FBB"/>
    <w:rsid w:val="00C2223A"/>
    <w:rsid w:val="00C22519"/>
    <w:rsid w:val="00C227C1"/>
    <w:rsid w:val="00C22891"/>
    <w:rsid w:val="00C23C35"/>
    <w:rsid w:val="00C2517D"/>
    <w:rsid w:val="00C256E8"/>
    <w:rsid w:val="00C25DF3"/>
    <w:rsid w:val="00C27473"/>
    <w:rsid w:val="00C276D9"/>
    <w:rsid w:val="00C3002F"/>
    <w:rsid w:val="00C30B22"/>
    <w:rsid w:val="00C32FDC"/>
    <w:rsid w:val="00C335E4"/>
    <w:rsid w:val="00C3463F"/>
    <w:rsid w:val="00C34947"/>
    <w:rsid w:val="00C35209"/>
    <w:rsid w:val="00C3552C"/>
    <w:rsid w:val="00C35CEA"/>
    <w:rsid w:val="00C40A7D"/>
    <w:rsid w:val="00C40D13"/>
    <w:rsid w:val="00C40FAC"/>
    <w:rsid w:val="00C416AE"/>
    <w:rsid w:val="00C42FA5"/>
    <w:rsid w:val="00C43C34"/>
    <w:rsid w:val="00C43DF0"/>
    <w:rsid w:val="00C4516E"/>
    <w:rsid w:val="00C45895"/>
    <w:rsid w:val="00C46E8A"/>
    <w:rsid w:val="00C505A8"/>
    <w:rsid w:val="00C5088F"/>
    <w:rsid w:val="00C518E7"/>
    <w:rsid w:val="00C52522"/>
    <w:rsid w:val="00C538F1"/>
    <w:rsid w:val="00C53B48"/>
    <w:rsid w:val="00C5467B"/>
    <w:rsid w:val="00C5533F"/>
    <w:rsid w:val="00C55761"/>
    <w:rsid w:val="00C55A9F"/>
    <w:rsid w:val="00C55C2F"/>
    <w:rsid w:val="00C55D96"/>
    <w:rsid w:val="00C5685C"/>
    <w:rsid w:val="00C57002"/>
    <w:rsid w:val="00C5792C"/>
    <w:rsid w:val="00C603D8"/>
    <w:rsid w:val="00C606A1"/>
    <w:rsid w:val="00C606E1"/>
    <w:rsid w:val="00C609B3"/>
    <w:rsid w:val="00C61146"/>
    <w:rsid w:val="00C61D9E"/>
    <w:rsid w:val="00C61EA0"/>
    <w:rsid w:val="00C62814"/>
    <w:rsid w:val="00C62EF8"/>
    <w:rsid w:val="00C63A0C"/>
    <w:rsid w:val="00C63BF0"/>
    <w:rsid w:val="00C643D7"/>
    <w:rsid w:val="00C64DB7"/>
    <w:rsid w:val="00C66248"/>
    <w:rsid w:val="00C670C4"/>
    <w:rsid w:val="00C672BB"/>
    <w:rsid w:val="00C675D2"/>
    <w:rsid w:val="00C705A6"/>
    <w:rsid w:val="00C70884"/>
    <w:rsid w:val="00C70F78"/>
    <w:rsid w:val="00C71146"/>
    <w:rsid w:val="00C71990"/>
    <w:rsid w:val="00C719BA"/>
    <w:rsid w:val="00C71D20"/>
    <w:rsid w:val="00C71F32"/>
    <w:rsid w:val="00C721DF"/>
    <w:rsid w:val="00C727FD"/>
    <w:rsid w:val="00C727FF"/>
    <w:rsid w:val="00C72841"/>
    <w:rsid w:val="00C72E95"/>
    <w:rsid w:val="00C736AD"/>
    <w:rsid w:val="00C73864"/>
    <w:rsid w:val="00C73E19"/>
    <w:rsid w:val="00C743E4"/>
    <w:rsid w:val="00C74466"/>
    <w:rsid w:val="00C7489A"/>
    <w:rsid w:val="00C74B9F"/>
    <w:rsid w:val="00C74C21"/>
    <w:rsid w:val="00C74E2E"/>
    <w:rsid w:val="00C7652E"/>
    <w:rsid w:val="00C76B9D"/>
    <w:rsid w:val="00C77DCF"/>
    <w:rsid w:val="00C808CF"/>
    <w:rsid w:val="00C8090E"/>
    <w:rsid w:val="00C80FD6"/>
    <w:rsid w:val="00C8126C"/>
    <w:rsid w:val="00C81BEF"/>
    <w:rsid w:val="00C8222E"/>
    <w:rsid w:val="00C82E8C"/>
    <w:rsid w:val="00C83A1D"/>
    <w:rsid w:val="00C83D7A"/>
    <w:rsid w:val="00C84F52"/>
    <w:rsid w:val="00C85362"/>
    <w:rsid w:val="00C85B65"/>
    <w:rsid w:val="00C8653E"/>
    <w:rsid w:val="00C869B0"/>
    <w:rsid w:val="00C86EB6"/>
    <w:rsid w:val="00C872F5"/>
    <w:rsid w:val="00C87937"/>
    <w:rsid w:val="00C87BD0"/>
    <w:rsid w:val="00C902D2"/>
    <w:rsid w:val="00C9101D"/>
    <w:rsid w:val="00C913CA"/>
    <w:rsid w:val="00C91965"/>
    <w:rsid w:val="00C92585"/>
    <w:rsid w:val="00C93BD8"/>
    <w:rsid w:val="00C9613A"/>
    <w:rsid w:val="00C96ECB"/>
    <w:rsid w:val="00C9743E"/>
    <w:rsid w:val="00C97B98"/>
    <w:rsid w:val="00C97DAB"/>
    <w:rsid w:val="00CA0293"/>
    <w:rsid w:val="00CA160B"/>
    <w:rsid w:val="00CA17E9"/>
    <w:rsid w:val="00CA2423"/>
    <w:rsid w:val="00CA2C19"/>
    <w:rsid w:val="00CA3289"/>
    <w:rsid w:val="00CA34CB"/>
    <w:rsid w:val="00CA3DF6"/>
    <w:rsid w:val="00CA46C9"/>
    <w:rsid w:val="00CA5254"/>
    <w:rsid w:val="00CA5604"/>
    <w:rsid w:val="00CA5709"/>
    <w:rsid w:val="00CA5E51"/>
    <w:rsid w:val="00CA7068"/>
    <w:rsid w:val="00CA75D6"/>
    <w:rsid w:val="00CB2AE7"/>
    <w:rsid w:val="00CB3ACE"/>
    <w:rsid w:val="00CB3F33"/>
    <w:rsid w:val="00CB530C"/>
    <w:rsid w:val="00CB55A9"/>
    <w:rsid w:val="00CB5AEE"/>
    <w:rsid w:val="00CB622A"/>
    <w:rsid w:val="00CB6628"/>
    <w:rsid w:val="00CB6FBD"/>
    <w:rsid w:val="00CB77C2"/>
    <w:rsid w:val="00CC069D"/>
    <w:rsid w:val="00CC0FF5"/>
    <w:rsid w:val="00CC11A1"/>
    <w:rsid w:val="00CC559B"/>
    <w:rsid w:val="00CC55D0"/>
    <w:rsid w:val="00CC6372"/>
    <w:rsid w:val="00CC6EAB"/>
    <w:rsid w:val="00CD03D4"/>
    <w:rsid w:val="00CD0D87"/>
    <w:rsid w:val="00CD1022"/>
    <w:rsid w:val="00CD11C1"/>
    <w:rsid w:val="00CD1E31"/>
    <w:rsid w:val="00CD1FC9"/>
    <w:rsid w:val="00CD2704"/>
    <w:rsid w:val="00CD2EFC"/>
    <w:rsid w:val="00CD3433"/>
    <w:rsid w:val="00CD3436"/>
    <w:rsid w:val="00CD3B0D"/>
    <w:rsid w:val="00CD3F52"/>
    <w:rsid w:val="00CD454F"/>
    <w:rsid w:val="00CD4C16"/>
    <w:rsid w:val="00CD5EDF"/>
    <w:rsid w:val="00CD65D4"/>
    <w:rsid w:val="00CD6762"/>
    <w:rsid w:val="00CD7063"/>
    <w:rsid w:val="00CD7562"/>
    <w:rsid w:val="00CE073D"/>
    <w:rsid w:val="00CE0905"/>
    <w:rsid w:val="00CE0BAC"/>
    <w:rsid w:val="00CE0E7E"/>
    <w:rsid w:val="00CE1C9F"/>
    <w:rsid w:val="00CE1E08"/>
    <w:rsid w:val="00CE2628"/>
    <w:rsid w:val="00CE2A72"/>
    <w:rsid w:val="00CE2D5F"/>
    <w:rsid w:val="00CE2FBE"/>
    <w:rsid w:val="00CE375B"/>
    <w:rsid w:val="00CE3A50"/>
    <w:rsid w:val="00CE4768"/>
    <w:rsid w:val="00CE512B"/>
    <w:rsid w:val="00CE5D56"/>
    <w:rsid w:val="00CE69F4"/>
    <w:rsid w:val="00CE7370"/>
    <w:rsid w:val="00CF0053"/>
    <w:rsid w:val="00CF03D3"/>
    <w:rsid w:val="00CF0BD4"/>
    <w:rsid w:val="00CF1130"/>
    <w:rsid w:val="00CF1131"/>
    <w:rsid w:val="00CF1E09"/>
    <w:rsid w:val="00CF30D9"/>
    <w:rsid w:val="00CF33B1"/>
    <w:rsid w:val="00CF34C0"/>
    <w:rsid w:val="00CF387B"/>
    <w:rsid w:val="00CF4197"/>
    <w:rsid w:val="00CF4240"/>
    <w:rsid w:val="00CF468F"/>
    <w:rsid w:val="00CF4973"/>
    <w:rsid w:val="00CF69E4"/>
    <w:rsid w:val="00CF6FF5"/>
    <w:rsid w:val="00CF7309"/>
    <w:rsid w:val="00D017D3"/>
    <w:rsid w:val="00D0207E"/>
    <w:rsid w:val="00D028B2"/>
    <w:rsid w:val="00D047F4"/>
    <w:rsid w:val="00D04DA1"/>
    <w:rsid w:val="00D05EEF"/>
    <w:rsid w:val="00D06181"/>
    <w:rsid w:val="00D06320"/>
    <w:rsid w:val="00D06C48"/>
    <w:rsid w:val="00D06F8E"/>
    <w:rsid w:val="00D12F70"/>
    <w:rsid w:val="00D12FE7"/>
    <w:rsid w:val="00D13242"/>
    <w:rsid w:val="00D1370C"/>
    <w:rsid w:val="00D14307"/>
    <w:rsid w:val="00D15105"/>
    <w:rsid w:val="00D15873"/>
    <w:rsid w:val="00D162CB"/>
    <w:rsid w:val="00D16681"/>
    <w:rsid w:val="00D16732"/>
    <w:rsid w:val="00D16881"/>
    <w:rsid w:val="00D1745C"/>
    <w:rsid w:val="00D17827"/>
    <w:rsid w:val="00D17A86"/>
    <w:rsid w:val="00D17AFD"/>
    <w:rsid w:val="00D17C53"/>
    <w:rsid w:val="00D17EEF"/>
    <w:rsid w:val="00D20044"/>
    <w:rsid w:val="00D20229"/>
    <w:rsid w:val="00D20B03"/>
    <w:rsid w:val="00D222F5"/>
    <w:rsid w:val="00D22B23"/>
    <w:rsid w:val="00D240B7"/>
    <w:rsid w:val="00D24FD1"/>
    <w:rsid w:val="00D25518"/>
    <w:rsid w:val="00D258D5"/>
    <w:rsid w:val="00D25CF1"/>
    <w:rsid w:val="00D26156"/>
    <w:rsid w:val="00D2618D"/>
    <w:rsid w:val="00D2624B"/>
    <w:rsid w:val="00D264D4"/>
    <w:rsid w:val="00D26A26"/>
    <w:rsid w:val="00D26F3B"/>
    <w:rsid w:val="00D27233"/>
    <w:rsid w:val="00D275FD"/>
    <w:rsid w:val="00D305CA"/>
    <w:rsid w:val="00D30773"/>
    <w:rsid w:val="00D3165E"/>
    <w:rsid w:val="00D319CC"/>
    <w:rsid w:val="00D33054"/>
    <w:rsid w:val="00D33347"/>
    <w:rsid w:val="00D33738"/>
    <w:rsid w:val="00D33A98"/>
    <w:rsid w:val="00D34382"/>
    <w:rsid w:val="00D34524"/>
    <w:rsid w:val="00D34BC9"/>
    <w:rsid w:val="00D34F85"/>
    <w:rsid w:val="00D35037"/>
    <w:rsid w:val="00D35CE9"/>
    <w:rsid w:val="00D37DFE"/>
    <w:rsid w:val="00D40E51"/>
    <w:rsid w:val="00D42A11"/>
    <w:rsid w:val="00D43DB0"/>
    <w:rsid w:val="00D44195"/>
    <w:rsid w:val="00D442E4"/>
    <w:rsid w:val="00D4501D"/>
    <w:rsid w:val="00D46B77"/>
    <w:rsid w:val="00D474D7"/>
    <w:rsid w:val="00D47AFD"/>
    <w:rsid w:val="00D47F70"/>
    <w:rsid w:val="00D501D4"/>
    <w:rsid w:val="00D50AD4"/>
    <w:rsid w:val="00D513BC"/>
    <w:rsid w:val="00D5173E"/>
    <w:rsid w:val="00D5464E"/>
    <w:rsid w:val="00D5502C"/>
    <w:rsid w:val="00D550BD"/>
    <w:rsid w:val="00D5605E"/>
    <w:rsid w:val="00D564C9"/>
    <w:rsid w:val="00D5662F"/>
    <w:rsid w:val="00D5673A"/>
    <w:rsid w:val="00D57285"/>
    <w:rsid w:val="00D57B10"/>
    <w:rsid w:val="00D62197"/>
    <w:rsid w:val="00D62D89"/>
    <w:rsid w:val="00D635A2"/>
    <w:rsid w:val="00D64C07"/>
    <w:rsid w:val="00D653FD"/>
    <w:rsid w:val="00D65F5C"/>
    <w:rsid w:val="00D6604F"/>
    <w:rsid w:val="00D67428"/>
    <w:rsid w:val="00D67B30"/>
    <w:rsid w:val="00D733A8"/>
    <w:rsid w:val="00D74335"/>
    <w:rsid w:val="00D74887"/>
    <w:rsid w:val="00D75F9C"/>
    <w:rsid w:val="00D77D09"/>
    <w:rsid w:val="00D80C04"/>
    <w:rsid w:val="00D81EB4"/>
    <w:rsid w:val="00D82200"/>
    <w:rsid w:val="00D841E3"/>
    <w:rsid w:val="00D8623E"/>
    <w:rsid w:val="00D863C7"/>
    <w:rsid w:val="00D86809"/>
    <w:rsid w:val="00D86D1C"/>
    <w:rsid w:val="00D8753F"/>
    <w:rsid w:val="00D875B9"/>
    <w:rsid w:val="00D9280D"/>
    <w:rsid w:val="00D92A60"/>
    <w:rsid w:val="00D93AC4"/>
    <w:rsid w:val="00D93FCC"/>
    <w:rsid w:val="00D943C7"/>
    <w:rsid w:val="00D95075"/>
    <w:rsid w:val="00D96694"/>
    <w:rsid w:val="00D96B62"/>
    <w:rsid w:val="00D96B7C"/>
    <w:rsid w:val="00DA0869"/>
    <w:rsid w:val="00DA0DFC"/>
    <w:rsid w:val="00DA155F"/>
    <w:rsid w:val="00DA287C"/>
    <w:rsid w:val="00DA2966"/>
    <w:rsid w:val="00DA31B4"/>
    <w:rsid w:val="00DA3DF0"/>
    <w:rsid w:val="00DA4BA0"/>
    <w:rsid w:val="00DA5C30"/>
    <w:rsid w:val="00DA6555"/>
    <w:rsid w:val="00DA704D"/>
    <w:rsid w:val="00DA7DA4"/>
    <w:rsid w:val="00DB0090"/>
    <w:rsid w:val="00DB06DE"/>
    <w:rsid w:val="00DB09F6"/>
    <w:rsid w:val="00DB1735"/>
    <w:rsid w:val="00DB1902"/>
    <w:rsid w:val="00DB212D"/>
    <w:rsid w:val="00DB2955"/>
    <w:rsid w:val="00DB36D4"/>
    <w:rsid w:val="00DB443F"/>
    <w:rsid w:val="00DB5640"/>
    <w:rsid w:val="00DB68B2"/>
    <w:rsid w:val="00DB7630"/>
    <w:rsid w:val="00DB77EE"/>
    <w:rsid w:val="00DB79BB"/>
    <w:rsid w:val="00DC098A"/>
    <w:rsid w:val="00DC2BD0"/>
    <w:rsid w:val="00DC319F"/>
    <w:rsid w:val="00DC43EF"/>
    <w:rsid w:val="00DC43F7"/>
    <w:rsid w:val="00DC4489"/>
    <w:rsid w:val="00DC46F8"/>
    <w:rsid w:val="00DC4CF9"/>
    <w:rsid w:val="00DC4F63"/>
    <w:rsid w:val="00DC55E6"/>
    <w:rsid w:val="00DC5E7D"/>
    <w:rsid w:val="00DC5F6A"/>
    <w:rsid w:val="00DC66A5"/>
    <w:rsid w:val="00DC7190"/>
    <w:rsid w:val="00DC7B51"/>
    <w:rsid w:val="00DD0CBC"/>
    <w:rsid w:val="00DD14E3"/>
    <w:rsid w:val="00DD196D"/>
    <w:rsid w:val="00DD1B0B"/>
    <w:rsid w:val="00DD2AC1"/>
    <w:rsid w:val="00DD2B7D"/>
    <w:rsid w:val="00DD3061"/>
    <w:rsid w:val="00DD4984"/>
    <w:rsid w:val="00DD4ABD"/>
    <w:rsid w:val="00DD4E95"/>
    <w:rsid w:val="00DD6BCD"/>
    <w:rsid w:val="00DD721E"/>
    <w:rsid w:val="00DD77E7"/>
    <w:rsid w:val="00DE050D"/>
    <w:rsid w:val="00DE0A7D"/>
    <w:rsid w:val="00DE111C"/>
    <w:rsid w:val="00DE1626"/>
    <w:rsid w:val="00DE1679"/>
    <w:rsid w:val="00DE223E"/>
    <w:rsid w:val="00DE2E15"/>
    <w:rsid w:val="00DE4FF4"/>
    <w:rsid w:val="00DE5FCA"/>
    <w:rsid w:val="00DE7987"/>
    <w:rsid w:val="00DF0ACB"/>
    <w:rsid w:val="00DF1304"/>
    <w:rsid w:val="00DF132C"/>
    <w:rsid w:val="00DF182C"/>
    <w:rsid w:val="00DF2557"/>
    <w:rsid w:val="00DF4429"/>
    <w:rsid w:val="00DF49FF"/>
    <w:rsid w:val="00DF4E3F"/>
    <w:rsid w:val="00DF4F19"/>
    <w:rsid w:val="00DF56B9"/>
    <w:rsid w:val="00DF5B80"/>
    <w:rsid w:val="00DF5CC1"/>
    <w:rsid w:val="00DF5CD6"/>
    <w:rsid w:val="00DF6006"/>
    <w:rsid w:val="00DF6773"/>
    <w:rsid w:val="00DF7359"/>
    <w:rsid w:val="00E02182"/>
    <w:rsid w:val="00E022ED"/>
    <w:rsid w:val="00E032D6"/>
    <w:rsid w:val="00E037CE"/>
    <w:rsid w:val="00E04294"/>
    <w:rsid w:val="00E04339"/>
    <w:rsid w:val="00E04A71"/>
    <w:rsid w:val="00E0588A"/>
    <w:rsid w:val="00E068A5"/>
    <w:rsid w:val="00E06A8D"/>
    <w:rsid w:val="00E076C7"/>
    <w:rsid w:val="00E07AFE"/>
    <w:rsid w:val="00E1214A"/>
    <w:rsid w:val="00E12710"/>
    <w:rsid w:val="00E131CB"/>
    <w:rsid w:val="00E13626"/>
    <w:rsid w:val="00E14E25"/>
    <w:rsid w:val="00E1522D"/>
    <w:rsid w:val="00E1559D"/>
    <w:rsid w:val="00E16046"/>
    <w:rsid w:val="00E1692F"/>
    <w:rsid w:val="00E16BF4"/>
    <w:rsid w:val="00E16F26"/>
    <w:rsid w:val="00E173C7"/>
    <w:rsid w:val="00E17783"/>
    <w:rsid w:val="00E2320F"/>
    <w:rsid w:val="00E232EC"/>
    <w:rsid w:val="00E2363E"/>
    <w:rsid w:val="00E241F4"/>
    <w:rsid w:val="00E249B3"/>
    <w:rsid w:val="00E24C5D"/>
    <w:rsid w:val="00E2662B"/>
    <w:rsid w:val="00E2710F"/>
    <w:rsid w:val="00E27184"/>
    <w:rsid w:val="00E278F4"/>
    <w:rsid w:val="00E3005D"/>
    <w:rsid w:val="00E300E3"/>
    <w:rsid w:val="00E3043B"/>
    <w:rsid w:val="00E317C6"/>
    <w:rsid w:val="00E31CA3"/>
    <w:rsid w:val="00E32ADB"/>
    <w:rsid w:val="00E32D04"/>
    <w:rsid w:val="00E33575"/>
    <w:rsid w:val="00E33B63"/>
    <w:rsid w:val="00E35090"/>
    <w:rsid w:val="00E35916"/>
    <w:rsid w:val="00E36077"/>
    <w:rsid w:val="00E36AF0"/>
    <w:rsid w:val="00E36D8F"/>
    <w:rsid w:val="00E37592"/>
    <w:rsid w:val="00E37E90"/>
    <w:rsid w:val="00E37FAA"/>
    <w:rsid w:val="00E40407"/>
    <w:rsid w:val="00E40451"/>
    <w:rsid w:val="00E40D9C"/>
    <w:rsid w:val="00E4157D"/>
    <w:rsid w:val="00E42068"/>
    <w:rsid w:val="00E43372"/>
    <w:rsid w:val="00E4391B"/>
    <w:rsid w:val="00E43955"/>
    <w:rsid w:val="00E4405F"/>
    <w:rsid w:val="00E44250"/>
    <w:rsid w:val="00E44556"/>
    <w:rsid w:val="00E45074"/>
    <w:rsid w:val="00E45885"/>
    <w:rsid w:val="00E46771"/>
    <w:rsid w:val="00E46ADA"/>
    <w:rsid w:val="00E478A1"/>
    <w:rsid w:val="00E47967"/>
    <w:rsid w:val="00E47DB9"/>
    <w:rsid w:val="00E47F11"/>
    <w:rsid w:val="00E50284"/>
    <w:rsid w:val="00E506D8"/>
    <w:rsid w:val="00E50978"/>
    <w:rsid w:val="00E50A47"/>
    <w:rsid w:val="00E50C46"/>
    <w:rsid w:val="00E50F05"/>
    <w:rsid w:val="00E515D1"/>
    <w:rsid w:val="00E545C7"/>
    <w:rsid w:val="00E54883"/>
    <w:rsid w:val="00E56F17"/>
    <w:rsid w:val="00E56FE3"/>
    <w:rsid w:val="00E57145"/>
    <w:rsid w:val="00E60168"/>
    <w:rsid w:val="00E6074B"/>
    <w:rsid w:val="00E6156F"/>
    <w:rsid w:val="00E620E8"/>
    <w:rsid w:val="00E629FC"/>
    <w:rsid w:val="00E62BF0"/>
    <w:rsid w:val="00E62D65"/>
    <w:rsid w:val="00E636E7"/>
    <w:rsid w:val="00E6372C"/>
    <w:rsid w:val="00E63A09"/>
    <w:rsid w:val="00E6452B"/>
    <w:rsid w:val="00E64B78"/>
    <w:rsid w:val="00E664F0"/>
    <w:rsid w:val="00E66A66"/>
    <w:rsid w:val="00E67A0E"/>
    <w:rsid w:val="00E71117"/>
    <w:rsid w:val="00E71584"/>
    <w:rsid w:val="00E71A50"/>
    <w:rsid w:val="00E729F5"/>
    <w:rsid w:val="00E73CA6"/>
    <w:rsid w:val="00E75993"/>
    <w:rsid w:val="00E75ADC"/>
    <w:rsid w:val="00E76E02"/>
    <w:rsid w:val="00E76E32"/>
    <w:rsid w:val="00E771F1"/>
    <w:rsid w:val="00E77B49"/>
    <w:rsid w:val="00E80251"/>
    <w:rsid w:val="00E81413"/>
    <w:rsid w:val="00E81EEF"/>
    <w:rsid w:val="00E82398"/>
    <w:rsid w:val="00E827DD"/>
    <w:rsid w:val="00E82BC4"/>
    <w:rsid w:val="00E83D35"/>
    <w:rsid w:val="00E842C6"/>
    <w:rsid w:val="00E8447C"/>
    <w:rsid w:val="00E844EB"/>
    <w:rsid w:val="00E84B20"/>
    <w:rsid w:val="00E85902"/>
    <w:rsid w:val="00E85D5A"/>
    <w:rsid w:val="00E86700"/>
    <w:rsid w:val="00E879B0"/>
    <w:rsid w:val="00E87C80"/>
    <w:rsid w:val="00E90253"/>
    <w:rsid w:val="00E916A5"/>
    <w:rsid w:val="00E9425E"/>
    <w:rsid w:val="00E94416"/>
    <w:rsid w:val="00E95E0E"/>
    <w:rsid w:val="00E96DD5"/>
    <w:rsid w:val="00E970B9"/>
    <w:rsid w:val="00EA002F"/>
    <w:rsid w:val="00EA0602"/>
    <w:rsid w:val="00EA11BC"/>
    <w:rsid w:val="00EA14E1"/>
    <w:rsid w:val="00EA1C74"/>
    <w:rsid w:val="00EA2816"/>
    <w:rsid w:val="00EA2FDC"/>
    <w:rsid w:val="00EA3067"/>
    <w:rsid w:val="00EA33E6"/>
    <w:rsid w:val="00EA4329"/>
    <w:rsid w:val="00EA450A"/>
    <w:rsid w:val="00EA45EF"/>
    <w:rsid w:val="00EA4750"/>
    <w:rsid w:val="00EA50AB"/>
    <w:rsid w:val="00EA6B3C"/>
    <w:rsid w:val="00EA6E8D"/>
    <w:rsid w:val="00EA7281"/>
    <w:rsid w:val="00EB00B4"/>
    <w:rsid w:val="00EB07F0"/>
    <w:rsid w:val="00EB0DEF"/>
    <w:rsid w:val="00EB0EAC"/>
    <w:rsid w:val="00EB1153"/>
    <w:rsid w:val="00EB1CD4"/>
    <w:rsid w:val="00EB20A1"/>
    <w:rsid w:val="00EB323F"/>
    <w:rsid w:val="00EB3DE3"/>
    <w:rsid w:val="00EB44B4"/>
    <w:rsid w:val="00EB5DC8"/>
    <w:rsid w:val="00EB7099"/>
    <w:rsid w:val="00EB73B5"/>
    <w:rsid w:val="00EC0480"/>
    <w:rsid w:val="00EC0A37"/>
    <w:rsid w:val="00EC1D59"/>
    <w:rsid w:val="00EC267A"/>
    <w:rsid w:val="00EC2A0B"/>
    <w:rsid w:val="00EC331C"/>
    <w:rsid w:val="00EC3507"/>
    <w:rsid w:val="00EC38E9"/>
    <w:rsid w:val="00EC3BBF"/>
    <w:rsid w:val="00EC4715"/>
    <w:rsid w:val="00EC69F2"/>
    <w:rsid w:val="00EC7699"/>
    <w:rsid w:val="00ED05FF"/>
    <w:rsid w:val="00ED1D70"/>
    <w:rsid w:val="00ED1F43"/>
    <w:rsid w:val="00ED2060"/>
    <w:rsid w:val="00ED24F0"/>
    <w:rsid w:val="00ED2C36"/>
    <w:rsid w:val="00ED34D0"/>
    <w:rsid w:val="00ED39A3"/>
    <w:rsid w:val="00ED45D3"/>
    <w:rsid w:val="00ED47E9"/>
    <w:rsid w:val="00ED4AD1"/>
    <w:rsid w:val="00ED4C03"/>
    <w:rsid w:val="00ED4F53"/>
    <w:rsid w:val="00ED64E8"/>
    <w:rsid w:val="00ED72FC"/>
    <w:rsid w:val="00EE11F2"/>
    <w:rsid w:val="00EE1F0C"/>
    <w:rsid w:val="00EE29B6"/>
    <w:rsid w:val="00EE3640"/>
    <w:rsid w:val="00EE6C0C"/>
    <w:rsid w:val="00EE6D02"/>
    <w:rsid w:val="00EF0037"/>
    <w:rsid w:val="00EF1149"/>
    <w:rsid w:val="00EF171B"/>
    <w:rsid w:val="00EF1AA1"/>
    <w:rsid w:val="00EF2093"/>
    <w:rsid w:val="00EF301A"/>
    <w:rsid w:val="00EF50BD"/>
    <w:rsid w:val="00EF546B"/>
    <w:rsid w:val="00EF774F"/>
    <w:rsid w:val="00EF7859"/>
    <w:rsid w:val="00EF7A64"/>
    <w:rsid w:val="00F00D24"/>
    <w:rsid w:val="00F0135A"/>
    <w:rsid w:val="00F01EFE"/>
    <w:rsid w:val="00F02584"/>
    <w:rsid w:val="00F02FAE"/>
    <w:rsid w:val="00F03856"/>
    <w:rsid w:val="00F04197"/>
    <w:rsid w:val="00F0450E"/>
    <w:rsid w:val="00F05B32"/>
    <w:rsid w:val="00F061E4"/>
    <w:rsid w:val="00F06B30"/>
    <w:rsid w:val="00F06B99"/>
    <w:rsid w:val="00F0772C"/>
    <w:rsid w:val="00F11672"/>
    <w:rsid w:val="00F13AE7"/>
    <w:rsid w:val="00F14E2A"/>
    <w:rsid w:val="00F15448"/>
    <w:rsid w:val="00F15A1A"/>
    <w:rsid w:val="00F15D6A"/>
    <w:rsid w:val="00F162FE"/>
    <w:rsid w:val="00F1686E"/>
    <w:rsid w:val="00F16922"/>
    <w:rsid w:val="00F17A43"/>
    <w:rsid w:val="00F20128"/>
    <w:rsid w:val="00F20AC2"/>
    <w:rsid w:val="00F223B6"/>
    <w:rsid w:val="00F229E7"/>
    <w:rsid w:val="00F2390B"/>
    <w:rsid w:val="00F23C5F"/>
    <w:rsid w:val="00F242CC"/>
    <w:rsid w:val="00F2473E"/>
    <w:rsid w:val="00F2498C"/>
    <w:rsid w:val="00F24D30"/>
    <w:rsid w:val="00F250A3"/>
    <w:rsid w:val="00F26042"/>
    <w:rsid w:val="00F26562"/>
    <w:rsid w:val="00F26FC4"/>
    <w:rsid w:val="00F270BF"/>
    <w:rsid w:val="00F2776F"/>
    <w:rsid w:val="00F314AE"/>
    <w:rsid w:val="00F323E1"/>
    <w:rsid w:val="00F3259A"/>
    <w:rsid w:val="00F342F3"/>
    <w:rsid w:val="00F3439B"/>
    <w:rsid w:val="00F3635F"/>
    <w:rsid w:val="00F36977"/>
    <w:rsid w:val="00F377B6"/>
    <w:rsid w:val="00F401A5"/>
    <w:rsid w:val="00F40550"/>
    <w:rsid w:val="00F405D5"/>
    <w:rsid w:val="00F41829"/>
    <w:rsid w:val="00F41A75"/>
    <w:rsid w:val="00F41D0E"/>
    <w:rsid w:val="00F42690"/>
    <w:rsid w:val="00F43FF8"/>
    <w:rsid w:val="00F44B95"/>
    <w:rsid w:val="00F46022"/>
    <w:rsid w:val="00F463A8"/>
    <w:rsid w:val="00F463C2"/>
    <w:rsid w:val="00F46A3B"/>
    <w:rsid w:val="00F478FA"/>
    <w:rsid w:val="00F47E4F"/>
    <w:rsid w:val="00F50B14"/>
    <w:rsid w:val="00F51915"/>
    <w:rsid w:val="00F51DAB"/>
    <w:rsid w:val="00F52D3E"/>
    <w:rsid w:val="00F53128"/>
    <w:rsid w:val="00F5351E"/>
    <w:rsid w:val="00F5360F"/>
    <w:rsid w:val="00F53A40"/>
    <w:rsid w:val="00F54806"/>
    <w:rsid w:val="00F549D4"/>
    <w:rsid w:val="00F564C6"/>
    <w:rsid w:val="00F577DB"/>
    <w:rsid w:val="00F6071F"/>
    <w:rsid w:val="00F60AD7"/>
    <w:rsid w:val="00F61252"/>
    <w:rsid w:val="00F61D28"/>
    <w:rsid w:val="00F61D80"/>
    <w:rsid w:val="00F61DE4"/>
    <w:rsid w:val="00F6230F"/>
    <w:rsid w:val="00F6348F"/>
    <w:rsid w:val="00F63D4E"/>
    <w:rsid w:val="00F648C1"/>
    <w:rsid w:val="00F655B1"/>
    <w:rsid w:val="00F66468"/>
    <w:rsid w:val="00F6652F"/>
    <w:rsid w:val="00F66AD2"/>
    <w:rsid w:val="00F67583"/>
    <w:rsid w:val="00F678B2"/>
    <w:rsid w:val="00F6790B"/>
    <w:rsid w:val="00F70D21"/>
    <w:rsid w:val="00F716A3"/>
    <w:rsid w:val="00F71702"/>
    <w:rsid w:val="00F71B88"/>
    <w:rsid w:val="00F72359"/>
    <w:rsid w:val="00F729CF"/>
    <w:rsid w:val="00F74189"/>
    <w:rsid w:val="00F742E2"/>
    <w:rsid w:val="00F74BC0"/>
    <w:rsid w:val="00F751E7"/>
    <w:rsid w:val="00F75233"/>
    <w:rsid w:val="00F75CDC"/>
    <w:rsid w:val="00F76C0F"/>
    <w:rsid w:val="00F771E9"/>
    <w:rsid w:val="00F77595"/>
    <w:rsid w:val="00F77E94"/>
    <w:rsid w:val="00F807BB"/>
    <w:rsid w:val="00F80B5D"/>
    <w:rsid w:val="00F80F7C"/>
    <w:rsid w:val="00F80FEE"/>
    <w:rsid w:val="00F818DA"/>
    <w:rsid w:val="00F82A25"/>
    <w:rsid w:val="00F83AC0"/>
    <w:rsid w:val="00F84617"/>
    <w:rsid w:val="00F85CF0"/>
    <w:rsid w:val="00F86056"/>
    <w:rsid w:val="00F86690"/>
    <w:rsid w:val="00F87464"/>
    <w:rsid w:val="00F87934"/>
    <w:rsid w:val="00F87DAC"/>
    <w:rsid w:val="00F9075B"/>
    <w:rsid w:val="00F91F6E"/>
    <w:rsid w:val="00F920CB"/>
    <w:rsid w:val="00F94257"/>
    <w:rsid w:val="00F9440C"/>
    <w:rsid w:val="00F94A8B"/>
    <w:rsid w:val="00F9520A"/>
    <w:rsid w:val="00F95242"/>
    <w:rsid w:val="00F95770"/>
    <w:rsid w:val="00F96436"/>
    <w:rsid w:val="00F967AF"/>
    <w:rsid w:val="00F96C6C"/>
    <w:rsid w:val="00F96C78"/>
    <w:rsid w:val="00F976D4"/>
    <w:rsid w:val="00F97793"/>
    <w:rsid w:val="00FA02CC"/>
    <w:rsid w:val="00FA0FCC"/>
    <w:rsid w:val="00FA1D1E"/>
    <w:rsid w:val="00FA330B"/>
    <w:rsid w:val="00FA35E4"/>
    <w:rsid w:val="00FA5E94"/>
    <w:rsid w:val="00FA6270"/>
    <w:rsid w:val="00FA74D6"/>
    <w:rsid w:val="00FB0ED8"/>
    <w:rsid w:val="00FB100B"/>
    <w:rsid w:val="00FB17C3"/>
    <w:rsid w:val="00FB17DA"/>
    <w:rsid w:val="00FB2CAC"/>
    <w:rsid w:val="00FB3184"/>
    <w:rsid w:val="00FB321D"/>
    <w:rsid w:val="00FB3244"/>
    <w:rsid w:val="00FB3B6B"/>
    <w:rsid w:val="00FB3EFB"/>
    <w:rsid w:val="00FB46AB"/>
    <w:rsid w:val="00FB46BF"/>
    <w:rsid w:val="00FB471A"/>
    <w:rsid w:val="00FB4B20"/>
    <w:rsid w:val="00FB4DBC"/>
    <w:rsid w:val="00FB571A"/>
    <w:rsid w:val="00FB61AF"/>
    <w:rsid w:val="00FC0322"/>
    <w:rsid w:val="00FC04EA"/>
    <w:rsid w:val="00FC266F"/>
    <w:rsid w:val="00FC4669"/>
    <w:rsid w:val="00FC4910"/>
    <w:rsid w:val="00FC4933"/>
    <w:rsid w:val="00FC7103"/>
    <w:rsid w:val="00FC7E84"/>
    <w:rsid w:val="00FD205F"/>
    <w:rsid w:val="00FD24CF"/>
    <w:rsid w:val="00FD34E4"/>
    <w:rsid w:val="00FD3AEB"/>
    <w:rsid w:val="00FD3C6B"/>
    <w:rsid w:val="00FD3FA3"/>
    <w:rsid w:val="00FD484C"/>
    <w:rsid w:val="00FD4F19"/>
    <w:rsid w:val="00FD5116"/>
    <w:rsid w:val="00FD5595"/>
    <w:rsid w:val="00FD57EA"/>
    <w:rsid w:val="00FD6A2E"/>
    <w:rsid w:val="00FD6DB8"/>
    <w:rsid w:val="00FE24B0"/>
    <w:rsid w:val="00FE27FB"/>
    <w:rsid w:val="00FE28F6"/>
    <w:rsid w:val="00FE2C41"/>
    <w:rsid w:val="00FE2CF5"/>
    <w:rsid w:val="00FE2EDC"/>
    <w:rsid w:val="00FE31A9"/>
    <w:rsid w:val="00FE3B67"/>
    <w:rsid w:val="00FE3CBA"/>
    <w:rsid w:val="00FE3E13"/>
    <w:rsid w:val="00FE42A3"/>
    <w:rsid w:val="00FE451F"/>
    <w:rsid w:val="00FE4CC9"/>
    <w:rsid w:val="00FE6627"/>
    <w:rsid w:val="00FE7A48"/>
    <w:rsid w:val="00FE7D53"/>
    <w:rsid w:val="00FF0147"/>
    <w:rsid w:val="00FF079E"/>
    <w:rsid w:val="00FF1546"/>
    <w:rsid w:val="00FF2A91"/>
    <w:rsid w:val="00FF2BE2"/>
    <w:rsid w:val="00FF303A"/>
    <w:rsid w:val="00FF3A16"/>
    <w:rsid w:val="00FF4F7B"/>
    <w:rsid w:val="00FF5791"/>
    <w:rsid w:val="00FF5AF6"/>
    <w:rsid w:val="00FF644A"/>
    <w:rsid w:val="00FF6926"/>
    <w:rsid w:val="00FF6A2F"/>
    <w:rsid w:val="00FF7235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D4B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82D4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130</Words>
  <Characters>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2013-03-15T13:25:00Z</dcterms:created>
  <dcterms:modified xsi:type="dcterms:W3CDTF">2013-05-24T08:08:00Z</dcterms:modified>
</cp:coreProperties>
</file>